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D2332F" w14:textId="77777777" w:rsidR="00E54A29" w:rsidRDefault="00E54A29" w:rsidP="00E54A29">
      <w:pPr>
        <w:jc w:val="center"/>
        <w:rPr>
          <w:rFonts w:eastAsia="Calibri"/>
          <w:b/>
          <w:sz w:val="28"/>
          <w:szCs w:val="28"/>
          <w:lang w:eastAsia="en-US"/>
        </w:rPr>
      </w:pPr>
      <w:bookmarkStart w:id="0" w:name="_Hlk14699622"/>
      <w:r w:rsidRPr="005D39DF">
        <w:rPr>
          <w:rFonts w:eastAsia="Calibri"/>
          <w:b/>
          <w:sz w:val="28"/>
          <w:szCs w:val="28"/>
          <w:lang w:eastAsia="en-US"/>
        </w:rPr>
        <w:t>SPECIFIKACIJE</w:t>
      </w:r>
    </w:p>
    <w:p w14:paraId="65027BF2" w14:textId="77777777" w:rsidR="00E54A29" w:rsidRDefault="00E54A29" w:rsidP="00E54A29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32D98E34" w14:textId="40DBFC42" w:rsidR="00E54A29" w:rsidRDefault="00E54A29" w:rsidP="00E54A29">
      <w:pPr>
        <w:jc w:val="center"/>
        <w:rPr>
          <w:b/>
          <w:color w:val="00B050"/>
        </w:rPr>
      </w:pPr>
      <w:r w:rsidRPr="00E54A29">
        <w:rPr>
          <w:b/>
          <w:color w:val="00B050"/>
        </w:rPr>
        <w:t>SKLOP 4: Servis, menjava baterij in 3-letno vzdrževanje naprav za neprekinjeno napajanje (UPS sistemi) na območnih enotah in izpostavah</w:t>
      </w:r>
    </w:p>
    <w:p w14:paraId="52695667" w14:textId="77777777" w:rsidR="00E54A29" w:rsidRPr="005D39DF" w:rsidRDefault="00E54A29" w:rsidP="00E54A29">
      <w:pPr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E54A29" w:rsidRPr="005D39DF" w14:paraId="108ACB39" w14:textId="77777777" w:rsidTr="00CD3A59">
        <w:trPr>
          <w:jc w:val="center"/>
        </w:trPr>
        <w:tc>
          <w:tcPr>
            <w:tcW w:w="3263" w:type="dxa"/>
            <w:shd w:val="clear" w:color="auto" w:fill="FDB940"/>
          </w:tcPr>
          <w:p w14:paraId="5F313290" w14:textId="77777777" w:rsidR="00E54A29" w:rsidRPr="005D39DF" w:rsidRDefault="00E54A29" w:rsidP="00CD3A59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7D6D97B3" w14:textId="6537A468" w:rsidR="00E54A29" w:rsidRPr="005D39DF" w:rsidRDefault="00E54A29" w:rsidP="00CD3A59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fldChar w:fldCharType="begin"/>
            </w: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instrText xml:space="preserve"> DOCPROPERTY  "MFiles_P1021n1_P0"  \* MERGEFORMAT </w:instrText>
            </w: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fldChar w:fldCharType="separate"/>
            </w:r>
            <w:r w:rsidR="00290C06">
              <w:rPr>
                <w:rFonts w:eastAsia="Calibri"/>
                <w:b/>
                <w:sz w:val="22"/>
                <w:szCs w:val="22"/>
                <w:lang w:eastAsia="en-US"/>
              </w:rPr>
              <w:t>Zavod za zdravstveno zavarovanje Slovenije</w:t>
            </w: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fldChar w:fldCharType="end"/>
            </w:r>
          </w:p>
          <w:p w14:paraId="7061A29D" w14:textId="1806E1CC" w:rsidR="00E54A29" w:rsidRPr="005D39DF" w:rsidRDefault="00E54A29" w:rsidP="00CD3A59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fldChar w:fldCharType="begin"/>
            </w: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instrText xml:space="preserve"> DOCPROPERTY  "MFiles_P1021n1_P1033"  \* MERGEFORMAT </w:instrText>
            </w: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fldChar w:fldCharType="separate"/>
            </w:r>
            <w:r w:rsidR="00290C06">
              <w:rPr>
                <w:rFonts w:eastAsia="Calibri"/>
                <w:b/>
                <w:sz w:val="22"/>
                <w:szCs w:val="22"/>
                <w:lang w:eastAsia="en-US"/>
              </w:rPr>
              <w:t>Miklošičeva cesta 24</w:t>
            </w: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fldChar w:fldCharType="end"/>
            </w:r>
          </w:p>
          <w:p w14:paraId="6CA85326" w14:textId="35CE0F7A" w:rsidR="00E54A29" w:rsidRPr="005D39DF" w:rsidRDefault="00E54A29" w:rsidP="00CD3A59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fldChar w:fldCharType="begin"/>
            </w: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instrText xml:space="preserve"> DOCPROPERTY  "MFiles_PG5BC2FC14A405421BA79F5FEC63BD00E3n1_PGB3D8D77D2D654902AEB821305A1A12BC"  \* MERGEFORMAT </w:instrText>
            </w: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fldChar w:fldCharType="separate"/>
            </w:r>
            <w:r w:rsidR="00290C06">
              <w:rPr>
                <w:rFonts w:eastAsia="Calibri"/>
                <w:b/>
                <w:sz w:val="22"/>
                <w:szCs w:val="22"/>
                <w:lang w:eastAsia="en-US"/>
              </w:rPr>
              <w:t>1000 Ljubljana</w:t>
            </w: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fldChar w:fldCharType="end"/>
            </w:r>
          </w:p>
        </w:tc>
      </w:tr>
      <w:tr w:rsidR="00E54A29" w:rsidRPr="005D39DF" w14:paraId="267FCD39" w14:textId="77777777" w:rsidTr="00CD3A59">
        <w:trPr>
          <w:jc w:val="center"/>
        </w:trPr>
        <w:tc>
          <w:tcPr>
            <w:tcW w:w="3263" w:type="dxa"/>
            <w:shd w:val="clear" w:color="auto" w:fill="FDB940"/>
          </w:tcPr>
          <w:p w14:paraId="37A30B45" w14:textId="77777777" w:rsidR="00E54A29" w:rsidRPr="005D39DF" w:rsidRDefault="00E54A29" w:rsidP="00CD3A59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04F42D70" w14:textId="23B2E9EF" w:rsidR="00E54A29" w:rsidRPr="005D39DF" w:rsidRDefault="00E54A29" w:rsidP="00CD3A59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39DF">
              <w:rPr>
                <w:rFonts w:eastAsia="Calibri"/>
                <w:sz w:val="22"/>
                <w:szCs w:val="22"/>
                <w:lang w:eastAsia="en-US"/>
              </w:rPr>
              <w:fldChar w:fldCharType="begin"/>
            </w:r>
            <w:r w:rsidRPr="005D39DF">
              <w:rPr>
                <w:rFonts w:eastAsia="Calibri"/>
                <w:sz w:val="22"/>
                <w:szCs w:val="22"/>
                <w:lang w:eastAsia="en-US"/>
              </w:rPr>
              <w:instrText xml:space="preserve"> DOCPROPERTY  "MFiles_P1045"  \* MERGEFORMAT </w:instrText>
            </w:r>
            <w:r w:rsidRPr="005D39DF">
              <w:rPr>
                <w:rFonts w:eastAsia="Calibri"/>
                <w:sz w:val="22"/>
                <w:szCs w:val="22"/>
                <w:lang w:eastAsia="en-US"/>
              </w:rPr>
              <w:fldChar w:fldCharType="separate"/>
            </w:r>
            <w:r w:rsidR="00290C06">
              <w:rPr>
                <w:rFonts w:eastAsia="Calibri"/>
                <w:sz w:val="22"/>
                <w:szCs w:val="22"/>
                <w:lang w:eastAsia="en-US"/>
              </w:rPr>
              <w:t>IC-MRKO-17-018/19-B</w:t>
            </w:r>
            <w:r w:rsidRPr="005D39DF">
              <w:rPr>
                <w:rFonts w:eastAsia="Calibri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E54A29" w:rsidRPr="005D39DF" w14:paraId="4139FFED" w14:textId="77777777" w:rsidTr="00CD3A59">
        <w:trPr>
          <w:jc w:val="center"/>
        </w:trPr>
        <w:tc>
          <w:tcPr>
            <w:tcW w:w="3263" w:type="dxa"/>
            <w:shd w:val="clear" w:color="auto" w:fill="FDB940"/>
          </w:tcPr>
          <w:p w14:paraId="0FF0CBA4" w14:textId="77777777" w:rsidR="00E54A29" w:rsidRPr="005D39DF" w:rsidRDefault="00E54A29" w:rsidP="00CD3A59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t>Predmet javnega naročila</w:t>
            </w:r>
          </w:p>
        </w:tc>
        <w:bookmarkStart w:id="1" w:name="_Hlk14678293"/>
        <w:tc>
          <w:tcPr>
            <w:tcW w:w="6431" w:type="dxa"/>
            <w:shd w:val="clear" w:color="auto" w:fill="FFF0D5"/>
          </w:tcPr>
          <w:p w14:paraId="23C11471" w14:textId="2532B09C" w:rsidR="00E54A29" w:rsidRPr="005D39DF" w:rsidRDefault="00E54A29" w:rsidP="00CD3A59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fldChar w:fldCharType="begin"/>
            </w: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instrText xml:space="preserve"> DOCPROPERTY  "MFiles_P1046"  \* MERGEFORMAT </w:instrText>
            </w: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fldChar w:fldCharType="separate"/>
            </w:r>
            <w:r w:rsidR="00290C06">
              <w:rPr>
                <w:rFonts w:eastAsia="Calibri"/>
                <w:b/>
                <w:sz w:val="22"/>
                <w:szCs w:val="22"/>
                <w:lang w:eastAsia="en-US"/>
              </w:rPr>
              <w:t>Nakup mrežne opreme</w:t>
            </w: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fldChar w:fldCharType="end"/>
            </w:r>
            <w:bookmarkEnd w:id="1"/>
          </w:p>
        </w:tc>
      </w:tr>
    </w:tbl>
    <w:p w14:paraId="691C0EDF" w14:textId="77777777" w:rsidR="00E54A29" w:rsidRPr="00961E7B" w:rsidRDefault="00E54A29" w:rsidP="00E54A29">
      <w:pPr>
        <w:rPr>
          <w:rFonts w:ascii="Times New Roman" w:hAnsi="Times New Roman"/>
        </w:rPr>
      </w:pPr>
    </w:p>
    <w:bookmarkEnd w:id="0"/>
    <w:p w14:paraId="46088AD4" w14:textId="4413BAD1" w:rsidR="005B4DA2" w:rsidRPr="00893F6F" w:rsidRDefault="008972CC" w:rsidP="000D19D2">
      <w:pPr>
        <w:pStyle w:val="Heading1"/>
        <w:numPr>
          <w:ilvl w:val="0"/>
          <w:numId w:val="1"/>
        </w:numPr>
        <w:ind w:left="426"/>
        <w:rPr>
          <w:smallCaps w:val="0"/>
          <w:color w:val="0000FF"/>
          <w:kern w:val="0"/>
          <w:sz w:val="26"/>
          <w:szCs w:val="26"/>
        </w:rPr>
      </w:pPr>
      <w:r w:rsidRPr="00893F6F">
        <w:rPr>
          <w:smallCaps w:val="0"/>
          <w:color w:val="0000FF"/>
          <w:kern w:val="0"/>
          <w:sz w:val="26"/>
          <w:szCs w:val="26"/>
        </w:rPr>
        <w:t xml:space="preserve">NATANČEN OPIS PREDMETA IN </w:t>
      </w:r>
      <w:r w:rsidR="00B81F0C" w:rsidRPr="00893F6F">
        <w:rPr>
          <w:smallCaps w:val="0"/>
          <w:color w:val="0000FF"/>
          <w:kern w:val="0"/>
          <w:sz w:val="26"/>
          <w:szCs w:val="26"/>
        </w:rPr>
        <w:t>TEHNIČNE SPECIFIKACIJE</w:t>
      </w:r>
      <w:r w:rsidR="00010D85" w:rsidRPr="00893F6F">
        <w:rPr>
          <w:smallCaps w:val="0"/>
          <w:color w:val="0000FF"/>
          <w:kern w:val="0"/>
          <w:sz w:val="26"/>
          <w:szCs w:val="26"/>
        </w:rPr>
        <w:t xml:space="preserve"> </w:t>
      </w:r>
    </w:p>
    <w:p w14:paraId="7157D586" w14:textId="77777777" w:rsidR="005B4DA2" w:rsidRPr="00893F6F" w:rsidRDefault="005B4DA2" w:rsidP="005B4DA2">
      <w:pPr>
        <w:rPr>
          <w:sz w:val="22"/>
          <w:szCs w:val="22"/>
        </w:rPr>
      </w:pPr>
    </w:p>
    <w:p w14:paraId="2936620F" w14:textId="77777777" w:rsidR="003C32C5" w:rsidRPr="00893F6F" w:rsidRDefault="003C32C5" w:rsidP="003C32C5">
      <w:pPr>
        <w:jc w:val="both"/>
        <w:rPr>
          <w:b/>
          <w:color w:val="00B050"/>
          <w:sz w:val="22"/>
          <w:szCs w:val="22"/>
        </w:rPr>
      </w:pPr>
    </w:p>
    <w:p w14:paraId="3DB6BC23" w14:textId="18A20509" w:rsidR="003C32C5" w:rsidRPr="00893F6F" w:rsidRDefault="003C32C5" w:rsidP="003C32C5">
      <w:pPr>
        <w:jc w:val="both"/>
        <w:rPr>
          <w:b/>
          <w:color w:val="00B050"/>
          <w:sz w:val="22"/>
          <w:szCs w:val="22"/>
        </w:rPr>
      </w:pPr>
      <w:r w:rsidRPr="00893F6F">
        <w:rPr>
          <w:b/>
          <w:color w:val="00B050"/>
          <w:sz w:val="22"/>
          <w:szCs w:val="22"/>
        </w:rPr>
        <w:t>PREDMET NAROČILA:</w:t>
      </w:r>
    </w:p>
    <w:p w14:paraId="265C4CF4" w14:textId="77777777" w:rsidR="003C32C5" w:rsidRPr="00893F6F" w:rsidRDefault="003C32C5" w:rsidP="003C32C5">
      <w:pPr>
        <w:jc w:val="both"/>
        <w:rPr>
          <w:color w:val="0000FF"/>
          <w:sz w:val="22"/>
          <w:szCs w:val="22"/>
        </w:rPr>
      </w:pPr>
    </w:p>
    <w:p w14:paraId="0E6E9F81" w14:textId="3DEF1C90" w:rsidR="007B509F" w:rsidRPr="00893F6F" w:rsidRDefault="007B509F" w:rsidP="007B509F">
      <w:pPr>
        <w:rPr>
          <w:sz w:val="22"/>
          <w:szCs w:val="22"/>
        </w:rPr>
      </w:pPr>
      <w:r w:rsidRPr="00893F6F">
        <w:rPr>
          <w:sz w:val="22"/>
          <w:szCs w:val="22"/>
        </w:rPr>
        <w:t xml:space="preserve">Predmet javnega naročila je </w:t>
      </w:r>
      <w:r w:rsidR="00390702">
        <w:rPr>
          <w:sz w:val="22"/>
          <w:szCs w:val="22"/>
        </w:rPr>
        <w:t>servis, menjava baterij</w:t>
      </w:r>
      <w:r w:rsidRPr="00893F6F">
        <w:rPr>
          <w:sz w:val="22"/>
          <w:szCs w:val="22"/>
        </w:rPr>
        <w:t xml:space="preserve"> in </w:t>
      </w:r>
      <w:r w:rsidR="00390702">
        <w:rPr>
          <w:sz w:val="22"/>
          <w:szCs w:val="22"/>
        </w:rPr>
        <w:t>3-letno</w:t>
      </w:r>
      <w:r w:rsidR="00652787" w:rsidRPr="00893F6F">
        <w:rPr>
          <w:sz w:val="22"/>
          <w:szCs w:val="22"/>
        </w:rPr>
        <w:t xml:space="preserve"> </w:t>
      </w:r>
      <w:r w:rsidR="00390702">
        <w:rPr>
          <w:sz w:val="22"/>
          <w:szCs w:val="22"/>
        </w:rPr>
        <w:t>vzdrževanje naprav za neprekinjeno napajanje (UPS sistemi) na območnih enotah in izpostavah</w:t>
      </w:r>
      <w:r w:rsidR="00652787" w:rsidRPr="00893F6F">
        <w:rPr>
          <w:sz w:val="22"/>
          <w:szCs w:val="22"/>
        </w:rPr>
        <w:t>.</w:t>
      </w:r>
    </w:p>
    <w:p w14:paraId="03061D47" w14:textId="77777777" w:rsidR="003C32C5" w:rsidRPr="00893F6F" w:rsidRDefault="003C32C5" w:rsidP="003C32C5">
      <w:pPr>
        <w:jc w:val="both"/>
        <w:rPr>
          <w:color w:val="0000FF"/>
          <w:sz w:val="22"/>
          <w:szCs w:val="22"/>
        </w:rPr>
      </w:pPr>
    </w:p>
    <w:p w14:paraId="0B6D00F1" w14:textId="77777777" w:rsidR="003C32C5" w:rsidRPr="00893F6F" w:rsidRDefault="003C32C5" w:rsidP="003C32C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FC9C975" w14:textId="77777777" w:rsidR="003C32C5" w:rsidRPr="00893F6F" w:rsidRDefault="003C32C5" w:rsidP="003C32C5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  <w:r w:rsidRPr="00893F6F">
        <w:rPr>
          <w:b/>
          <w:color w:val="00B050"/>
          <w:sz w:val="22"/>
          <w:szCs w:val="22"/>
        </w:rPr>
        <w:t xml:space="preserve">SPECIFIKACIJE PREDMETA NAROČILA IN MINIMALNE ZAHTEVE NAROČNIKA: </w:t>
      </w:r>
    </w:p>
    <w:p w14:paraId="2B427847" w14:textId="740BCF09" w:rsidR="003C32C5" w:rsidRPr="00893F6F" w:rsidRDefault="003C32C5" w:rsidP="003C32C5">
      <w:pPr>
        <w:jc w:val="both"/>
        <w:rPr>
          <w:sz w:val="22"/>
          <w:szCs w:val="22"/>
        </w:rPr>
      </w:pPr>
    </w:p>
    <w:p w14:paraId="04127014" w14:textId="77777777" w:rsidR="005341CE" w:rsidRPr="00893F6F" w:rsidRDefault="005341CE" w:rsidP="003C32C5">
      <w:pPr>
        <w:jc w:val="both"/>
        <w:rPr>
          <w:sz w:val="22"/>
          <w:szCs w:val="22"/>
        </w:rPr>
      </w:pPr>
    </w:p>
    <w:p w14:paraId="0D83F2D6" w14:textId="45EEEF06" w:rsidR="001B35E1" w:rsidRPr="00893F6F" w:rsidRDefault="00390702" w:rsidP="001B35E1">
      <w:pPr>
        <w:pStyle w:val="Header"/>
        <w:jc w:val="both"/>
        <w:rPr>
          <w:b/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  <w:u w:val="single"/>
        </w:rPr>
        <w:t>4</w:t>
      </w:r>
      <w:r w:rsidR="001B35E1" w:rsidRPr="00893F6F">
        <w:rPr>
          <w:b/>
          <w:color w:val="00B050"/>
          <w:sz w:val="22"/>
          <w:szCs w:val="22"/>
          <w:u w:val="single"/>
        </w:rPr>
        <w:t xml:space="preserve">.1 </w:t>
      </w:r>
      <w:r>
        <w:rPr>
          <w:b/>
          <w:color w:val="00B050"/>
          <w:sz w:val="22"/>
          <w:szCs w:val="22"/>
          <w:u w:val="single"/>
        </w:rPr>
        <w:t>Servis UPS naprav</w:t>
      </w:r>
    </w:p>
    <w:p w14:paraId="7C2DCD0A" w14:textId="0302502F" w:rsidR="00E604C1" w:rsidRPr="00390702" w:rsidRDefault="00390702" w:rsidP="00E604C1">
      <w:pPr>
        <w:rPr>
          <w:sz w:val="22"/>
          <w:szCs w:val="22"/>
        </w:rPr>
      </w:pPr>
      <w:r w:rsidRPr="00390702">
        <w:rPr>
          <w:sz w:val="22"/>
          <w:szCs w:val="22"/>
        </w:rPr>
        <w:t>Servis UPS naprav zajema:</w:t>
      </w:r>
    </w:p>
    <w:p w14:paraId="4B662BC7" w14:textId="77777777" w:rsidR="00390702" w:rsidRPr="00390702" w:rsidRDefault="00390702" w:rsidP="00390702">
      <w:pPr>
        <w:pStyle w:val="ListParagraph"/>
        <w:numPr>
          <w:ilvl w:val="0"/>
          <w:numId w:val="11"/>
        </w:numPr>
        <w:contextualSpacing/>
        <w:rPr>
          <w:sz w:val="22"/>
          <w:szCs w:val="22"/>
          <w:lang w:val="sl-SI"/>
        </w:rPr>
      </w:pPr>
      <w:r w:rsidRPr="00390702">
        <w:rPr>
          <w:sz w:val="22"/>
          <w:szCs w:val="22"/>
          <w:lang w:val="sl-SI"/>
        </w:rPr>
        <w:t>Čiščenje UPS naprave</w:t>
      </w:r>
    </w:p>
    <w:p w14:paraId="29AA3C39" w14:textId="77777777" w:rsidR="00390702" w:rsidRPr="00390702" w:rsidRDefault="00390702" w:rsidP="00390702">
      <w:pPr>
        <w:pStyle w:val="ListParagraph"/>
        <w:numPr>
          <w:ilvl w:val="0"/>
          <w:numId w:val="11"/>
        </w:numPr>
        <w:contextualSpacing/>
        <w:rPr>
          <w:sz w:val="22"/>
          <w:szCs w:val="22"/>
          <w:lang w:val="sl-SI"/>
        </w:rPr>
      </w:pPr>
      <w:r w:rsidRPr="00390702">
        <w:rPr>
          <w:sz w:val="22"/>
          <w:szCs w:val="22"/>
          <w:lang w:val="sl-SI"/>
        </w:rPr>
        <w:t>Menjava ventilatorja</w:t>
      </w:r>
    </w:p>
    <w:p w14:paraId="02D522C3" w14:textId="77777777" w:rsidR="00390702" w:rsidRPr="00390702" w:rsidRDefault="00390702" w:rsidP="00390702">
      <w:pPr>
        <w:pStyle w:val="ListParagraph"/>
        <w:numPr>
          <w:ilvl w:val="0"/>
          <w:numId w:val="11"/>
        </w:numPr>
        <w:contextualSpacing/>
        <w:rPr>
          <w:sz w:val="22"/>
          <w:szCs w:val="22"/>
          <w:lang w:val="sl-SI"/>
        </w:rPr>
      </w:pPr>
      <w:r w:rsidRPr="00390702">
        <w:rPr>
          <w:sz w:val="22"/>
          <w:szCs w:val="22"/>
          <w:lang w:val="sl-SI"/>
        </w:rPr>
        <w:t>Menjava baterije</w:t>
      </w:r>
    </w:p>
    <w:p w14:paraId="45A35454" w14:textId="77777777" w:rsidR="00390702" w:rsidRPr="00390702" w:rsidRDefault="00390702" w:rsidP="00390702">
      <w:pPr>
        <w:pStyle w:val="ListParagraph"/>
        <w:numPr>
          <w:ilvl w:val="0"/>
          <w:numId w:val="11"/>
        </w:numPr>
        <w:contextualSpacing/>
        <w:rPr>
          <w:sz w:val="22"/>
          <w:szCs w:val="22"/>
          <w:lang w:val="sl-SI"/>
        </w:rPr>
      </w:pPr>
      <w:r w:rsidRPr="00390702">
        <w:rPr>
          <w:sz w:val="22"/>
          <w:szCs w:val="22"/>
          <w:lang w:val="sl-SI"/>
        </w:rPr>
        <w:t>Poročilo s predlogi za izboljšave</w:t>
      </w:r>
    </w:p>
    <w:p w14:paraId="57161875" w14:textId="25E6EAEB" w:rsidR="00E604C1" w:rsidRPr="00893F6F" w:rsidRDefault="00390702" w:rsidP="00390702">
      <w:pPr>
        <w:pStyle w:val="ListParagraph"/>
        <w:widowControl/>
        <w:numPr>
          <w:ilvl w:val="0"/>
          <w:numId w:val="11"/>
        </w:numPr>
        <w:suppressAutoHyphens w:val="0"/>
        <w:spacing w:after="0" w:line="240" w:lineRule="auto"/>
        <w:contextualSpacing/>
        <w:rPr>
          <w:sz w:val="22"/>
          <w:szCs w:val="22"/>
          <w:lang w:val="sl-SI"/>
        </w:rPr>
      </w:pPr>
      <w:r w:rsidRPr="00390702">
        <w:rPr>
          <w:sz w:val="22"/>
          <w:szCs w:val="22"/>
          <w:lang w:val="sl-SI"/>
        </w:rPr>
        <w:t>Odvoz menjane stare opreme</w:t>
      </w:r>
    </w:p>
    <w:p w14:paraId="68CF0535" w14:textId="04E46BC2" w:rsidR="009C0E54" w:rsidRDefault="009C0E54" w:rsidP="009C0E5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9639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260"/>
        <w:gridCol w:w="1134"/>
        <w:gridCol w:w="4536"/>
      </w:tblGrid>
      <w:tr w:rsidR="00390702" w:rsidRPr="0019562E" w14:paraId="594E4C34" w14:textId="77777777" w:rsidTr="0039070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5022" w14:textId="77777777" w:rsidR="00390702" w:rsidRPr="00390702" w:rsidRDefault="00390702" w:rsidP="00390702">
            <w:pPr>
              <w:rPr>
                <w:bCs/>
                <w:sz w:val="22"/>
                <w:szCs w:val="22"/>
              </w:rPr>
            </w:pPr>
            <w:r w:rsidRPr="00390702">
              <w:rPr>
                <w:bCs/>
                <w:sz w:val="22"/>
                <w:szCs w:val="22"/>
              </w:rPr>
              <w:t>Zap.</w:t>
            </w:r>
          </w:p>
          <w:p w14:paraId="200E0F01" w14:textId="77777777" w:rsidR="00390702" w:rsidRPr="00390702" w:rsidRDefault="00390702" w:rsidP="00390702">
            <w:pPr>
              <w:rPr>
                <w:bCs/>
                <w:sz w:val="22"/>
                <w:szCs w:val="22"/>
              </w:rPr>
            </w:pPr>
            <w:r w:rsidRPr="00390702">
              <w:rPr>
                <w:bCs/>
                <w:sz w:val="22"/>
                <w:szCs w:val="22"/>
              </w:rPr>
              <w:t>št.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26D82" w14:textId="77777777" w:rsidR="00390702" w:rsidRPr="00390702" w:rsidRDefault="00390702" w:rsidP="00390702">
            <w:pPr>
              <w:rPr>
                <w:bCs/>
                <w:sz w:val="22"/>
                <w:szCs w:val="22"/>
              </w:rPr>
            </w:pPr>
            <w:r w:rsidRPr="00390702">
              <w:rPr>
                <w:bCs/>
                <w:sz w:val="22"/>
                <w:szCs w:val="22"/>
              </w:rPr>
              <w:t>Naziv opreme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FED65" w14:textId="77777777" w:rsidR="00390702" w:rsidRPr="00390702" w:rsidRDefault="00390702" w:rsidP="00390702">
            <w:pPr>
              <w:rPr>
                <w:bCs/>
                <w:sz w:val="22"/>
                <w:szCs w:val="22"/>
              </w:rPr>
            </w:pPr>
            <w:r w:rsidRPr="00390702">
              <w:rPr>
                <w:bCs/>
                <w:sz w:val="22"/>
                <w:szCs w:val="22"/>
              </w:rPr>
              <w:t>Št. kosov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2F504" w14:textId="77777777" w:rsidR="00390702" w:rsidRPr="00390702" w:rsidRDefault="00390702" w:rsidP="00390702">
            <w:pPr>
              <w:rPr>
                <w:bCs/>
                <w:sz w:val="22"/>
                <w:szCs w:val="22"/>
              </w:rPr>
            </w:pPr>
            <w:r w:rsidRPr="00390702">
              <w:rPr>
                <w:bCs/>
                <w:sz w:val="22"/>
                <w:szCs w:val="22"/>
              </w:rPr>
              <w:t>Lokacija</w:t>
            </w:r>
          </w:p>
        </w:tc>
      </w:tr>
      <w:tr w:rsidR="00390702" w:rsidRPr="0019562E" w14:paraId="70A8DF7D" w14:textId="77777777" w:rsidTr="00390702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E581C" w14:textId="77777777" w:rsidR="00390702" w:rsidRPr="00390702" w:rsidRDefault="00390702" w:rsidP="00390702">
            <w:pPr>
              <w:numPr>
                <w:ilvl w:val="0"/>
                <w:numId w:val="20"/>
              </w:numPr>
              <w:rPr>
                <w:bCs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6EF42" w14:textId="77777777" w:rsidR="00390702" w:rsidRPr="00390702" w:rsidRDefault="00390702" w:rsidP="00390702">
            <w:pPr>
              <w:rPr>
                <w:bCs/>
                <w:sz w:val="22"/>
                <w:szCs w:val="22"/>
              </w:rPr>
            </w:pPr>
            <w:r w:rsidRPr="00390702">
              <w:rPr>
                <w:bCs/>
                <w:sz w:val="22"/>
                <w:szCs w:val="22"/>
              </w:rPr>
              <w:t>Servis UPS naprav na izpostavah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57C95" w14:textId="77777777" w:rsidR="00390702" w:rsidRPr="00390702" w:rsidRDefault="00390702" w:rsidP="00390702">
            <w:pPr>
              <w:rPr>
                <w:bCs/>
                <w:sz w:val="22"/>
                <w:szCs w:val="22"/>
              </w:rPr>
            </w:pPr>
            <w:r w:rsidRPr="00390702">
              <w:rPr>
                <w:bCs/>
                <w:sz w:val="22"/>
                <w:szCs w:val="22"/>
              </w:rPr>
              <w:t>45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95683" w14:textId="77777777" w:rsidR="00390702" w:rsidRPr="00390702" w:rsidRDefault="00390702" w:rsidP="00390702">
            <w:pPr>
              <w:rPr>
                <w:bCs/>
                <w:sz w:val="22"/>
                <w:szCs w:val="22"/>
              </w:rPr>
            </w:pPr>
            <w:r w:rsidRPr="00390702">
              <w:rPr>
                <w:bCs/>
                <w:sz w:val="22"/>
                <w:szCs w:val="22"/>
              </w:rPr>
              <w:t>Izpostave Zavoda po RS</w:t>
            </w:r>
          </w:p>
        </w:tc>
      </w:tr>
      <w:tr w:rsidR="00390702" w:rsidRPr="0019562E" w14:paraId="3D5A53E2" w14:textId="77777777" w:rsidTr="00390702">
        <w:trPr>
          <w:trHeight w:val="40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C103" w14:textId="77777777" w:rsidR="00390702" w:rsidRPr="00390702" w:rsidRDefault="00390702" w:rsidP="00390702">
            <w:pPr>
              <w:numPr>
                <w:ilvl w:val="0"/>
                <w:numId w:val="20"/>
              </w:numPr>
              <w:rPr>
                <w:bCs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35AA5" w14:textId="77777777" w:rsidR="00390702" w:rsidRPr="00390702" w:rsidRDefault="00390702" w:rsidP="00390702">
            <w:pPr>
              <w:rPr>
                <w:bCs/>
                <w:sz w:val="22"/>
                <w:szCs w:val="22"/>
              </w:rPr>
            </w:pPr>
            <w:r w:rsidRPr="00390702">
              <w:rPr>
                <w:bCs/>
                <w:sz w:val="22"/>
                <w:szCs w:val="22"/>
              </w:rPr>
              <w:t>Servis UPS naprav na OE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93B84" w14:textId="77777777" w:rsidR="00390702" w:rsidRPr="00390702" w:rsidRDefault="00390702" w:rsidP="00390702">
            <w:pPr>
              <w:rPr>
                <w:bCs/>
                <w:sz w:val="22"/>
                <w:szCs w:val="22"/>
              </w:rPr>
            </w:pPr>
            <w:r w:rsidRPr="00390702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D0D0C" w14:textId="77777777" w:rsidR="00390702" w:rsidRPr="00390702" w:rsidRDefault="00390702" w:rsidP="00390702">
            <w:pPr>
              <w:rPr>
                <w:bCs/>
                <w:sz w:val="22"/>
                <w:szCs w:val="22"/>
              </w:rPr>
            </w:pPr>
            <w:r w:rsidRPr="00390702">
              <w:rPr>
                <w:bCs/>
                <w:sz w:val="22"/>
                <w:szCs w:val="22"/>
              </w:rPr>
              <w:t>Območne enote Zavoda po RS</w:t>
            </w:r>
          </w:p>
        </w:tc>
      </w:tr>
    </w:tbl>
    <w:p w14:paraId="4A06B49D" w14:textId="6323645D" w:rsidR="00390702" w:rsidRDefault="00390702" w:rsidP="009C0E5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FCE3F6A" w14:textId="4315842A" w:rsidR="00E424C5" w:rsidRDefault="00E424C5" w:rsidP="009C0E54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Ponudnik pripravi terminski plan servisiranja opreme in ga uskladi z naročnikom. </w:t>
      </w:r>
      <w:r w:rsidR="0046127B">
        <w:rPr>
          <w:sz w:val="22"/>
          <w:szCs w:val="22"/>
        </w:rPr>
        <w:t>Natančen terminski načrt se izvede po d</w:t>
      </w:r>
      <w:r w:rsidR="00601269">
        <w:rPr>
          <w:sz w:val="22"/>
          <w:szCs w:val="22"/>
        </w:rPr>
        <w:t xml:space="preserve">ogovoru z lokalnimi informatiki </w:t>
      </w:r>
      <w:r w:rsidR="0046127B">
        <w:rPr>
          <w:sz w:val="22"/>
          <w:szCs w:val="22"/>
        </w:rPr>
        <w:t>po OE. Izvedba bo med delovnimi dnevi – od ponedeljka do petka.</w:t>
      </w:r>
    </w:p>
    <w:p w14:paraId="5AE16C14" w14:textId="77777777" w:rsidR="00E424C5" w:rsidRPr="00893F6F" w:rsidRDefault="00E424C5" w:rsidP="009C0E5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BFA7179" w14:textId="77777777" w:rsidR="00893F6F" w:rsidRPr="00893F6F" w:rsidRDefault="00893F6F" w:rsidP="009C0E5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332985B" w14:textId="5E95B4B3" w:rsidR="00490C08" w:rsidRPr="00893F6F" w:rsidRDefault="00390702" w:rsidP="00490C08">
      <w:pPr>
        <w:pStyle w:val="Header"/>
        <w:jc w:val="both"/>
        <w:rPr>
          <w:b/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  <w:u w:val="single"/>
        </w:rPr>
        <w:t>4</w:t>
      </w:r>
      <w:r w:rsidR="00490C08" w:rsidRPr="00893F6F">
        <w:rPr>
          <w:b/>
          <w:color w:val="00B050"/>
          <w:sz w:val="22"/>
          <w:szCs w:val="22"/>
          <w:u w:val="single"/>
        </w:rPr>
        <w:t xml:space="preserve">.2 </w:t>
      </w:r>
      <w:r>
        <w:rPr>
          <w:b/>
          <w:color w:val="00B050"/>
          <w:sz w:val="22"/>
          <w:szCs w:val="22"/>
          <w:u w:val="single"/>
        </w:rPr>
        <w:t>Mesečno vzdrževanje</w:t>
      </w:r>
    </w:p>
    <w:p w14:paraId="1C78F933" w14:textId="360D0E42" w:rsidR="005B22E4" w:rsidRPr="00893F6F" w:rsidRDefault="005B22E4" w:rsidP="005B22E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492F426" w14:textId="67A423F9" w:rsidR="00893F6F" w:rsidRPr="00893F6F" w:rsidRDefault="00390702" w:rsidP="00893F6F">
      <w:pPr>
        <w:pStyle w:val="Header"/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>Mesečno vzdrževanje obsega naslednjo opremo:</w:t>
      </w:r>
    </w:p>
    <w:p w14:paraId="1066E8FA" w14:textId="62989DD1" w:rsidR="005B22E4" w:rsidRDefault="005B22E4" w:rsidP="005B22E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9639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35"/>
        <w:gridCol w:w="851"/>
        <w:gridCol w:w="5244"/>
      </w:tblGrid>
      <w:tr w:rsidR="00390702" w:rsidRPr="00390702" w14:paraId="69F71ABC" w14:textId="77777777" w:rsidTr="00390702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33E9" w14:textId="77777777" w:rsidR="00390702" w:rsidRPr="00390702" w:rsidRDefault="00390702" w:rsidP="00390702">
            <w:pPr>
              <w:rPr>
                <w:bCs/>
                <w:sz w:val="22"/>
                <w:szCs w:val="22"/>
              </w:rPr>
            </w:pPr>
            <w:r w:rsidRPr="00390702">
              <w:rPr>
                <w:bCs/>
                <w:sz w:val="22"/>
                <w:szCs w:val="22"/>
              </w:rPr>
              <w:t>Zap.</w:t>
            </w:r>
          </w:p>
          <w:p w14:paraId="118631DC" w14:textId="77777777" w:rsidR="00390702" w:rsidRPr="00390702" w:rsidRDefault="00390702" w:rsidP="00390702">
            <w:pPr>
              <w:rPr>
                <w:bCs/>
                <w:sz w:val="22"/>
                <w:szCs w:val="22"/>
              </w:rPr>
            </w:pPr>
            <w:r w:rsidRPr="00390702">
              <w:rPr>
                <w:bCs/>
                <w:sz w:val="22"/>
                <w:szCs w:val="22"/>
              </w:rPr>
              <w:t>Št.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391F2" w14:textId="77777777" w:rsidR="00390702" w:rsidRPr="00390702" w:rsidRDefault="00390702" w:rsidP="00390702">
            <w:pPr>
              <w:rPr>
                <w:bCs/>
                <w:sz w:val="22"/>
                <w:szCs w:val="22"/>
              </w:rPr>
            </w:pPr>
            <w:r w:rsidRPr="00390702">
              <w:rPr>
                <w:bCs/>
                <w:sz w:val="22"/>
                <w:szCs w:val="22"/>
              </w:rPr>
              <w:t>Naziv opreme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2E6A1" w14:textId="77777777" w:rsidR="00390702" w:rsidRPr="00390702" w:rsidRDefault="00390702" w:rsidP="00390702">
            <w:pPr>
              <w:rPr>
                <w:bCs/>
                <w:sz w:val="22"/>
                <w:szCs w:val="22"/>
              </w:rPr>
            </w:pPr>
            <w:r w:rsidRPr="00390702">
              <w:rPr>
                <w:bCs/>
                <w:sz w:val="22"/>
                <w:szCs w:val="22"/>
              </w:rPr>
              <w:t>št. Kosov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66FAD" w14:textId="77777777" w:rsidR="00390702" w:rsidRPr="00390702" w:rsidRDefault="00390702" w:rsidP="00390702">
            <w:pPr>
              <w:rPr>
                <w:bCs/>
                <w:sz w:val="22"/>
                <w:szCs w:val="22"/>
              </w:rPr>
            </w:pPr>
            <w:r w:rsidRPr="00390702">
              <w:rPr>
                <w:bCs/>
                <w:sz w:val="22"/>
                <w:szCs w:val="22"/>
              </w:rPr>
              <w:t xml:space="preserve">Lokacija </w:t>
            </w:r>
          </w:p>
        </w:tc>
      </w:tr>
      <w:tr w:rsidR="00390702" w:rsidRPr="00390702" w14:paraId="0933A5A3" w14:textId="77777777" w:rsidTr="00390702">
        <w:trPr>
          <w:trHeight w:val="40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84CC" w14:textId="77777777" w:rsidR="00390702" w:rsidRPr="00390702" w:rsidRDefault="00390702" w:rsidP="00390702">
            <w:pPr>
              <w:numPr>
                <w:ilvl w:val="0"/>
                <w:numId w:val="21"/>
              </w:numPr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87289" w14:textId="77777777" w:rsidR="00390702" w:rsidRPr="00390702" w:rsidRDefault="00390702" w:rsidP="00390702">
            <w:pPr>
              <w:rPr>
                <w:bCs/>
                <w:sz w:val="22"/>
                <w:szCs w:val="22"/>
              </w:rPr>
            </w:pPr>
            <w:r w:rsidRPr="00390702">
              <w:rPr>
                <w:bCs/>
                <w:sz w:val="22"/>
                <w:szCs w:val="22"/>
              </w:rPr>
              <w:t>Netys RT3000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E9EE1" w14:textId="77777777" w:rsidR="00390702" w:rsidRPr="00390702" w:rsidRDefault="00390702" w:rsidP="00390702">
            <w:pPr>
              <w:rPr>
                <w:bCs/>
                <w:sz w:val="22"/>
                <w:szCs w:val="22"/>
              </w:rPr>
            </w:pPr>
            <w:r w:rsidRPr="00390702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1DE8C" w14:textId="77777777" w:rsidR="00390702" w:rsidRPr="00390702" w:rsidRDefault="00390702" w:rsidP="00390702">
            <w:pPr>
              <w:rPr>
                <w:bCs/>
                <w:sz w:val="22"/>
                <w:szCs w:val="22"/>
              </w:rPr>
            </w:pPr>
            <w:r w:rsidRPr="00390702">
              <w:rPr>
                <w:bCs/>
                <w:sz w:val="22"/>
                <w:szCs w:val="22"/>
              </w:rPr>
              <w:t>Območne enote Zavoda po RS</w:t>
            </w:r>
          </w:p>
        </w:tc>
      </w:tr>
      <w:tr w:rsidR="00390702" w:rsidRPr="00390702" w14:paraId="15B0A1FC" w14:textId="77777777" w:rsidTr="00390702">
        <w:trPr>
          <w:trHeight w:val="40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0C99" w14:textId="77777777" w:rsidR="00390702" w:rsidRPr="00390702" w:rsidRDefault="00390702" w:rsidP="00390702">
            <w:pPr>
              <w:numPr>
                <w:ilvl w:val="0"/>
                <w:numId w:val="21"/>
              </w:numPr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E0DC4" w14:textId="77777777" w:rsidR="00390702" w:rsidRPr="00390702" w:rsidRDefault="00390702" w:rsidP="00390702">
            <w:pPr>
              <w:rPr>
                <w:bCs/>
                <w:sz w:val="22"/>
                <w:szCs w:val="22"/>
              </w:rPr>
            </w:pPr>
            <w:r w:rsidRPr="00390702">
              <w:rPr>
                <w:bCs/>
                <w:sz w:val="22"/>
                <w:szCs w:val="22"/>
              </w:rPr>
              <w:t>Netys RT1100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2FD49" w14:textId="77777777" w:rsidR="00390702" w:rsidRPr="00390702" w:rsidRDefault="00390702" w:rsidP="00390702">
            <w:pPr>
              <w:rPr>
                <w:bCs/>
                <w:sz w:val="22"/>
                <w:szCs w:val="22"/>
              </w:rPr>
            </w:pPr>
            <w:r w:rsidRPr="00390702">
              <w:rPr>
                <w:bCs/>
                <w:sz w:val="22"/>
                <w:szCs w:val="22"/>
              </w:rPr>
              <w:t>45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B8E59" w14:textId="77777777" w:rsidR="00390702" w:rsidRPr="00390702" w:rsidRDefault="00390702" w:rsidP="00390702">
            <w:pPr>
              <w:rPr>
                <w:bCs/>
                <w:sz w:val="22"/>
                <w:szCs w:val="22"/>
              </w:rPr>
            </w:pPr>
            <w:r w:rsidRPr="00390702">
              <w:rPr>
                <w:bCs/>
                <w:sz w:val="22"/>
                <w:szCs w:val="22"/>
              </w:rPr>
              <w:t>Izpostave Zavoda po RS</w:t>
            </w:r>
          </w:p>
        </w:tc>
      </w:tr>
    </w:tbl>
    <w:p w14:paraId="13EB372A" w14:textId="77777777" w:rsidR="00390702" w:rsidRPr="00893F6F" w:rsidRDefault="00390702" w:rsidP="005B22E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2608C57" w14:textId="075E94E9" w:rsidR="00FC1E95" w:rsidRDefault="00390702" w:rsidP="005B22E4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Odzivni časi</w:t>
      </w:r>
    </w:p>
    <w:p w14:paraId="52835921" w14:textId="5D2F32EE" w:rsidR="00390702" w:rsidRDefault="00390702" w:rsidP="005B22E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9649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80"/>
        <w:gridCol w:w="1945"/>
        <w:gridCol w:w="935"/>
        <w:gridCol w:w="1358"/>
        <w:gridCol w:w="2431"/>
      </w:tblGrid>
      <w:tr w:rsidR="00390702" w:rsidRPr="00390702" w14:paraId="3C094663" w14:textId="77777777" w:rsidTr="00390702">
        <w:trPr>
          <w:trHeight w:val="669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1CA83" w14:textId="77777777" w:rsidR="00390702" w:rsidRPr="00390702" w:rsidRDefault="00390702" w:rsidP="00390702">
            <w:pPr>
              <w:rPr>
                <w:bCs/>
                <w:sz w:val="22"/>
                <w:szCs w:val="22"/>
              </w:rPr>
            </w:pPr>
            <w:r w:rsidRPr="00390702">
              <w:rPr>
                <w:bCs/>
                <w:sz w:val="22"/>
                <w:szCs w:val="22"/>
              </w:rPr>
              <w:t>Oprema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2CB86" w14:textId="77777777" w:rsidR="00390702" w:rsidRPr="00390702" w:rsidRDefault="00390702" w:rsidP="00390702">
            <w:pPr>
              <w:rPr>
                <w:bCs/>
                <w:sz w:val="22"/>
                <w:szCs w:val="22"/>
              </w:rPr>
            </w:pPr>
            <w:r w:rsidRPr="00390702">
              <w:rPr>
                <w:bCs/>
                <w:sz w:val="22"/>
                <w:szCs w:val="22"/>
              </w:rPr>
              <w:t>Čas prijave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6958B" w14:textId="77777777" w:rsidR="00390702" w:rsidRPr="00390702" w:rsidRDefault="00390702" w:rsidP="00390702">
            <w:pPr>
              <w:rPr>
                <w:bCs/>
                <w:sz w:val="22"/>
                <w:szCs w:val="22"/>
              </w:rPr>
            </w:pPr>
            <w:r w:rsidRPr="00390702">
              <w:rPr>
                <w:bCs/>
                <w:sz w:val="22"/>
                <w:szCs w:val="22"/>
              </w:rPr>
              <w:t>Odzivni čas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3C25F" w14:textId="77777777" w:rsidR="00390702" w:rsidRPr="00390702" w:rsidRDefault="00390702" w:rsidP="00390702">
            <w:pPr>
              <w:rPr>
                <w:bCs/>
                <w:sz w:val="22"/>
                <w:szCs w:val="22"/>
              </w:rPr>
            </w:pPr>
            <w:r w:rsidRPr="00390702">
              <w:rPr>
                <w:bCs/>
                <w:sz w:val="22"/>
                <w:szCs w:val="22"/>
              </w:rPr>
              <w:t>Čas popravila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49E4A" w14:textId="77777777" w:rsidR="00390702" w:rsidRPr="00390702" w:rsidRDefault="00390702" w:rsidP="00390702">
            <w:pPr>
              <w:rPr>
                <w:bCs/>
                <w:sz w:val="22"/>
                <w:szCs w:val="22"/>
              </w:rPr>
            </w:pPr>
            <w:r w:rsidRPr="00390702">
              <w:rPr>
                <w:bCs/>
                <w:sz w:val="22"/>
                <w:szCs w:val="22"/>
              </w:rPr>
              <w:t>Lokacija</w:t>
            </w:r>
          </w:p>
        </w:tc>
      </w:tr>
      <w:tr w:rsidR="00390702" w:rsidRPr="00390702" w14:paraId="3A9E2059" w14:textId="77777777" w:rsidTr="00390702">
        <w:trPr>
          <w:trHeight w:val="25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E2512" w14:textId="77777777" w:rsidR="00390702" w:rsidRPr="00390702" w:rsidRDefault="00390702" w:rsidP="00390702">
            <w:pPr>
              <w:rPr>
                <w:bCs/>
                <w:sz w:val="22"/>
                <w:szCs w:val="22"/>
              </w:rPr>
            </w:pPr>
            <w:r w:rsidRPr="00390702">
              <w:rPr>
                <w:bCs/>
                <w:sz w:val="22"/>
                <w:szCs w:val="22"/>
              </w:rPr>
              <w:t>Oprema iz zgornjega seznama opreme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410CF7" w14:textId="77777777" w:rsidR="00390702" w:rsidRPr="00390702" w:rsidRDefault="00390702" w:rsidP="00390702">
            <w:pPr>
              <w:rPr>
                <w:bCs/>
                <w:sz w:val="22"/>
                <w:szCs w:val="22"/>
              </w:rPr>
            </w:pPr>
            <w:r w:rsidRPr="00390702">
              <w:rPr>
                <w:bCs/>
                <w:sz w:val="22"/>
                <w:szCs w:val="22"/>
              </w:rPr>
              <w:t>vsak delovni dan</w:t>
            </w:r>
          </w:p>
          <w:p w14:paraId="259B2903" w14:textId="77777777" w:rsidR="00390702" w:rsidRPr="00390702" w:rsidRDefault="00390702" w:rsidP="00390702">
            <w:pPr>
              <w:rPr>
                <w:bCs/>
                <w:sz w:val="22"/>
                <w:szCs w:val="22"/>
              </w:rPr>
            </w:pPr>
            <w:r w:rsidRPr="00390702">
              <w:rPr>
                <w:bCs/>
                <w:sz w:val="22"/>
                <w:szCs w:val="22"/>
              </w:rPr>
              <w:t xml:space="preserve">med 7 do 17 uro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1244B" w14:textId="77777777" w:rsidR="00390702" w:rsidRPr="00390702" w:rsidRDefault="00390702" w:rsidP="00390702">
            <w:pPr>
              <w:rPr>
                <w:bCs/>
                <w:sz w:val="22"/>
                <w:szCs w:val="22"/>
              </w:rPr>
            </w:pPr>
            <w:r w:rsidRPr="00390702">
              <w:rPr>
                <w:bCs/>
                <w:sz w:val="22"/>
                <w:szCs w:val="22"/>
              </w:rPr>
              <w:t>1 ura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A20AC" w14:textId="77777777" w:rsidR="00390702" w:rsidRPr="00390702" w:rsidRDefault="00390702" w:rsidP="00390702">
            <w:pPr>
              <w:rPr>
                <w:bCs/>
                <w:sz w:val="22"/>
                <w:szCs w:val="22"/>
              </w:rPr>
            </w:pPr>
            <w:r w:rsidRPr="00390702">
              <w:rPr>
                <w:bCs/>
                <w:sz w:val="22"/>
                <w:szCs w:val="22"/>
              </w:rPr>
              <w:t>48 ur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42EA4" w14:textId="77777777" w:rsidR="00390702" w:rsidRPr="00390702" w:rsidRDefault="00390702" w:rsidP="00390702">
            <w:pPr>
              <w:rPr>
                <w:bCs/>
                <w:sz w:val="22"/>
                <w:szCs w:val="22"/>
              </w:rPr>
            </w:pPr>
            <w:r w:rsidRPr="00390702">
              <w:rPr>
                <w:bCs/>
                <w:sz w:val="22"/>
                <w:szCs w:val="22"/>
              </w:rPr>
              <w:t>na lokacijah OE in izpostav po RS</w:t>
            </w:r>
          </w:p>
        </w:tc>
      </w:tr>
    </w:tbl>
    <w:p w14:paraId="76C1BAE3" w14:textId="77777777" w:rsidR="00390702" w:rsidRDefault="00390702" w:rsidP="005B22E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2E537C4" w14:textId="77777777" w:rsidR="00390702" w:rsidRPr="00390702" w:rsidRDefault="00390702" w:rsidP="00390702">
      <w:pPr>
        <w:rPr>
          <w:bCs/>
          <w:sz w:val="22"/>
          <w:szCs w:val="22"/>
        </w:rPr>
      </w:pPr>
      <w:r w:rsidRPr="00390702">
        <w:rPr>
          <w:bCs/>
          <w:sz w:val="22"/>
          <w:szCs w:val="22"/>
        </w:rPr>
        <w:t>Pod pavšalno vzdrževanje se šteje:</w:t>
      </w:r>
    </w:p>
    <w:p w14:paraId="5E993E9B" w14:textId="3D5EA627" w:rsidR="00390702" w:rsidRPr="00390702" w:rsidRDefault="00390702" w:rsidP="00390702">
      <w:pPr>
        <w:numPr>
          <w:ilvl w:val="0"/>
          <w:numId w:val="22"/>
        </w:numPr>
        <w:rPr>
          <w:bCs/>
          <w:sz w:val="22"/>
          <w:szCs w:val="22"/>
        </w:rPr>
      </w:pPr>
      <w:r w:rsidRPr="00390702">
        <w:rPr>
          <w:bCs/>
          <w:sz w:val="22"/>
          <w:szCs w:val="22"/>
        </w:rPr>
        <w:t>režim vzdrževanja, odzivni čas in čas za odpravo napake ali zagotovitve nadomestne opreme</w:t>
      </w:r>
      <w:r>
        <w:rPr>
          <w:bCs/>
          <w:sz w:val="22"/>
          <w:szCs w:val="22"/>
        </w:rPr>
        <w:t xml:space="preserve"> na kraju uporabe</w:t>
      </w:r>
    </w:p>
    <w:p w14:paraId="3803A96F" w14:textId="77777777" w:rsidR="00390702" w:rsidRPr="00390702" w:rsidRDefault="00390702" w:rsidP="00390702">
      <w:pPr>
        <w:numPr>
          <w:ilvl w:val="0"/>
          <w:numId w:val="22"/>
        </w:numPr>
        <w:rPr>
          <w:bCs/>
          <w:sz w:val="22"/>
          <w:szCs w:val="22"/>
        </w:rPr>
      </w:pPr>
      <w:r w:rsidRPr="00390702">
        <w:rPr>
          <w:bCs/>
          <w:sz w:val="22"/>
          <w:szCs w:val="22"/>
        </w:rPr>
        <w:t>vsi stroški za obisk lokacije v primeru okvare</w:t>
      </w:r>
    </w:p>
    <w:p w14:paraId="711E706D" w14:textId="7629D0C2" w:rsidR="00390702" w:rsidRDefault="00390702" w:rsidP="005B22E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51B64D9" w14:textId="77777777" w:rsidR="00390702" w:rsidRPr="00893F6F" w:rsidRDefault="00390702" w:rsidP="005B22E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841D232" w14:textId="483E86A3" w:rsidR="00FC1E95" w:rsidRPr="00893F6F" w:rsidRDefault="00390702" w:rsidP="00FC1E95">
      <w:pPr>
        <w:pStyle w:val="Header"/>
        <w:jc w:val="both"/>
        <w:rPr>
          <w:b/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  <w:u w:val="single"/>
        </w:rPr>
        <w:t>4</w:t>
      </w:r>
      <w:r w:rsidR="00FC1E95" w:rsidRPr="00893F6F">
        <w:rPr>
          <w:b/>
          <w:color w:val="00B050"/>
          <w:sz w:val="22"/>
          <w:szCs w:val="22"/>
          <w:u w:val="single"/>
        </w:rPr>
        <w:t xml:space="preserve">.3 </w:t>
      </w:r>
      <w:r>
        <w:rPr>
          <w:b/>
          <w:color w:val="00B050"/>
          <w:sz w:val="22"/>
          <w:szCs w:val="22"/>
          <w:u w:val="single"/>
        </w:rPr>
        <w:t>Ocena morebitnih menjav opreme zaradi iztrošenosti</w:t>
      </w:r>
    </w:p>
    <w:p w14:paraId="4D1CB29E" w14:textId="49A88936" w:rsidR="005341CE" w:rsidRPr="00893F6F" w:rsidRDefault="005341CE" w:rsidP="005B22E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ED2BA7D" w14:textId="77777777" w:rsidR="00E424C5" w:rsidRPr="00E424C5" w:rsidRDefault="00E424C5" w:rsidP="00E424C5">
      <w:pPr>
        <w:rPr>
          <w:bCs/>
          <w:sz w:val="22"/>
          <w:szCs w:val="22"/>
        </w:rPr>
      </w:pPr>
      <w:r w:rsidRPr="00E424C5">
        <w:rPr>
          <w:bCs/>
          <w:sz w:val="22"/>
          <w:szCs w:val="22"/>
        </w:rPr>
        <w:t>Naročnik ocenjuje, da lahko v 36-mesečnem obdobju vzdrževanja pride do okvare največ 20% UPS naprav:</w:t>
      </w:r>
    </w:p>
    <w:p w14:paraId="754944B1" w14:textId="77777777" w:rsidR="00E424C5" w:rsidRPr="00E424C5" w:rsidRDefault="00E424C5" w:rsidP="00E424C5">
      <w:pPr>
        <w:numPr>
          <w:ilvl w:val="0"/>
          <w:numId w:val="23"/>
        </w:numPr>
        <w:rPr>
          <w:bCs/>
          <w:sz w:val="22"/>
          <w:szCs w:val="22"/>
        </w:rPr>
      </w:pPr>
      <w:r w:rsidRPr="00E424C5">
        <w:rPr>
          <w:bCs/>
          <w:sz w:val="22"/>
          <w:szCs w:val="22"/>
        </w:rPr>
        <w:t>do 2 UPS napravi na OE</w:t>
      </w:r>
    </w:p>
    <w:p w14:paraId="16DD411A" w14:textId="77777777" w:rsidR="00E424C5" w:rsidRPr="00E424C5" w:rsidRDefault="00E424C5" w:rsidP="00E424C5">
      <w:pPr>
        <w:numPr>
          <w:ilvl w:val="0"/>
          <w:numId w:val="23"/>
        </w:numPr>
        <w:rPr>
          <w:bCs/>
          <w:sz w:val="22"/>
          <w:szCs w:val="22"/>
        </w:rPr>
      </w:pPr>
      <w:r w:rsidRPr="00E424C5">
        <w:rPr>
          <w:bCs/>
          <w:sz w:val="22"/>
          <w:szCs w:val="22"/>
        </w:rPr>
        <w:t>do 9 UPS naprav na izpostavi</w:t>
      </w:r>
    </w:p>
    <w:p w14:paraId="41172D3B" w14:textId="77777777" w:rsidR="00E424C5" w:rsidRPr="00E424C5" w:rsidRDefault="00E424C5" w:rsidP="00E424C5">
      <w:pPr>
        <w:rPr>
          <w:bCs/>
          <w:sz w:val="22"/>
          <w:szCs w:val="22"/>
        </w:rPr>
      </w:pPr>
    </w:p>
    <w:p w14:paraId="312EFF69" w14:textId="40B2AEE8" w:rsidR="00E424C5" w:rsidRPr="00E424C5" w:rsidRDefault="00E424C5" w:rsidP="00E424C5">
      <w:pPr>
        <w:rPr>
          <w:bCs/>
          <w:sz w:val="22"/>
          <w:szCs w:val="22"/>
        </w:rPr>
      </w:pPr>
      <w:r w:rsidRPr="00E424C5">
        <w:rPr>
          <w:bCs/>
          <w:sz w:val="22"/>
          <w:szCs w:val="22"/>
        </w:rPr>
        <w:t>Če popravilo ni mogoče, se UPS naprave zamenja z novimi</w:t>
      </w:r>
      <w:r w:rsidR="0046127B">
        <w:rPr>
          <w:bCs/>
          <w:sz w:val="22"/>
          <w:szCs w:val="22"/>
        </w:rPr>
        <w:t xml:space="preserve"> ali obnovljenimi.</w:t>
      </w:r>
    </w:p>
    <w:p w14:paraId="730923DA" w14:textId="77777777" w:rsidR="00E424C5" w:rsidRPr="00E424C5" w:rsidRDefault="00E424C5" w:rsidP="00E424C5">
      <w:pPr>
        <w:rPr>
          <w:bCs/>
          <w:sz w:val="22"/>
          <w:szCs w:val="22"/>
        </w:rPr>
      </w:pPr>
    </w:p>
    <w:p w14:paraId="40B151B0" w14:textId="77777777" w:rsidR="00E424C5" w:rsidRPr="00E424C5" w:rsidRDefault="00E424C5" w:rsidP="00E424C5">
      <w:pPr>
        <w:rPr>
          <w:bCs/>
          <w:sz w:val="22"/>
          <w:szCs w:val="22"/>
        </w:rPr>
      </w:pPr>
      <w:r w:rsidRPr="00E424C5">
        <w:rPr>
          <w:b/>
          <w:bCs/>
          <w:sz w:val="22"/>
          <w:szCs w:val="22"/>
        </w:rPr>
        <w:t>OPOMBA</w:t>
      </w:r>
      <w:r w:rsidRPr="00E424C5">
        <w:rPr>
          <w:bCs/>
          <w:sz w:val="22"/>
          <w:szCs w:val="22"/>
        </w:rPr>
        <w:t>: ocenjena vrednost je le okvirna. Naročnik se ne zavezuje, da bo v času trajanja pogodbe dejansko tudi izvedel zamenjavo 20% opreme.</w:t>
      </w:r>
    </w:p>
    <w:p w14:paraId="3B1E8FC2" w14:textId="77777777" w:rsidR="005341CE" w:rsidRPr="00893F6F" w:rsidRDefault="005341CE" w:rsidP="005341CE">
      <w:pPr>
        <w:spacing w:after="60"/>
        <w:jc w:val="both"/>
        <w:rPr>
          <w:sz w:val="22"/>
          <w:szCs w:val="22"/>
        </w:rPr>
      </w:pPr>
    </w:p>
    <w:p w14:paraId="0BCB425C" w14:textId="02254011" w:rsidR="003C32C5" w:rsidRDefault="003C32C5" w:rsidP="003C32C5">
      <w:pPr>
        <w:pStyle w:val="Header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14:paraId="6A178D96" w14:textId="77777777" w:rsidR="00F75E44" w:rsidRDefault="00F75E44" w:rsidP="003C32C5">
      <w:pPr>
        <w:pStyle w:val="Header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14:paraId="66EB0D5F" w14:textId="6A4C6F2E" w:rsidR="00F75E44" w:rsidRPr="004A7BA9" w:rsidRDefault="00F75E44" w:rsidP="00F75E44">
      <w:pPr>
        <w:jc w:val="both"/>
        <w:rPr>
          <w:rFonts w:eastAsia="Calibri"/>
          <w:sz w:val="22"/>
          <w:szCs w:val="22"/>
          <w:lang w:eastAsia="en-US"/>
        </w:rPr>
      </w:pPr>
      <w:r w:rsidRPr="004A7BA9">
        <w:rPr>
          <w:rFonts w:eastAsia="Calibri"/>
          <w:sz w:val="22"/>
          <w:szCs w:val="22"/>
          <w:lang w:eastAsia="en-US"/>
        </w:rPr>
        <w:t xml:space="preserve">Zastopnik/pooblaščeni predstavnik ponudnika izjavljam, da vse </w:t>
      </w:r>
      <w:r w:rsidR="00290C06">
        <w:rPr>
          <w:rFonts w:eastAsia="Calibri"/>
          <w:sz w:val="22"/>
          <w:szCs w:val="22"/>
          <w:lang w:eastAsia="en-US"/>
        </w:rPr>
        <w:t xml:space="preserve">ponujene </w:t>
      </w:r>
      <w:bookmarkStart w:id="2" w:name="_GoBack"/>
      <w:bookmarkEnd w:id="2"/>
      <w:r w:rsidRPr="004A7BA9">
        <w:rPr>
          <w:rFonts w:eastAsia="Calibri"/>
          <w:sz w:val="22"/>
          <w:szCs w:val="22"/>
          <w:lang w:eastAsia="en-US"/>
        </w:rPr>
        <w:t>storitve v celoti ustrezajo zgoraj navedenim opisom.</w:t>
      </w:r>
    </w:p>
    <w:p w14:paraId="626CE4DA" w14:textId="77777777" w:rsidR="00F75E44" w:rsidRPr="004A7BA9" w:rsidRDefault="00F75E44" w:rsidP="00F75E44">
      <w:pPr>
        <w:jc w:val="both"/>
        <w:rPr>
          <w:rFonts w:eastAsia="Calibri"/>
          <w:sz w:val="22"/>
          <w:szCs w:val="22"/>
          <w:lang w:eastAsia="en-US"/>
        </w:rPr>
      </w:pPr>
    </w:p>
    <w:p w14:paraId="06947C41" w14:textId="77777777" w:rsidR="00F75E44" w:rsidRPr="004A7BA9" w:rsidRDefault="00F75E44" w:rsidP="00F75E44">
      <w:pPr>
        <w:rPr>
          <w:rFonts w:eastAsia="Calibri"/>
          <w:sz w:val="22"/>
          <w:szCs w:val="22"/>
          <w:lang w:eastAsia="en-US"/>
        </w:rPr>
      </w:pPr>
    </w:p>
    <w:p w14:paraId="096F8329" w14:textId="77777777" w:rsidR="00F75E44" w:rsidRPr="004A7BA9" w:rsidRDefault="00F75E44" w:rsidP="00F75E44">
      <w:pPr>
        <w:rPr>
          <w:rFonts w:eastAsia="Calibri"/>
          <w:sz w:val="22"/>
          <w:szCs w:val="22"/>
          <w:lang w:eastAsia="en-US"/>
        </w:rPr>
      </w:pP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bookmarkStart w:id="3" w:name="_Hlk511137352"/>
      <w:r w:rsidRPr="004A7BA9">
        <w:rPr>
          <w:rFonts w:eastAsia="Calibri"/>
          <w:sz w:val="22"/>
          <w:szCs w:val="22"/>
          <w:lang w:eastAsia="en-US"/>
        </w:rPr>
        <w:t xml:space="preserve">V/na </w:t>
      </w:r>
      <w:r w:rsidRPr="004A7BA9">
        <w:rPr>
          <w:rFonts w:eastAsia="Calibri"/>
          <w:sz w:val="22"/>
          <w:szCs w:val="22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 w:rsidRPr="004A7BA9">
        <w:rPr>
          <w:rFonts w:eastAsia="Calibri"/>
          <w:sz w:val="22"/>
          <w:szCs w:val="22"/>
          <w:lang w:eastAsia="en-US"/>
        </w:rPr>
        <w:instrText xml:space="preserve"> FORMTEXT </w:instrText>
      </w:r>
      <w:r w:rsidRPr="004A7BA9">
        <w:rPr>
          <w:rFonts w:eastAsia="Calibri"/>
          <w:sz w:val="22"/>
          <w:szCs w:val="22"/>
          <w:lang w:eastAsia="en-US"/>
        </w:rPr>
      </w:r>
      <w:r w:rsidRPr="004A7BA9">
        <w:rPr>
          <w:rFonts w:eastAsia="Calibri"/>
          <w:sz w:val="22"/>
          <w:szCs w:val="22"/>
          <w:lang w:eastAsia="en-US"/>
        </w:rPr>
        <w:fldChar w:fldCharType="separate"/>
      </w:r>
      <w:r w:rsidRPr="004A7BA9">
        <w:rPr>
          <w:rFonts w:eastAsia="Calibri"/>
          <w:noProof/>
          <w:sz w:val="22"/>
          <w:szCs w:val="22"/>
          <w:lang w:eastAsia="en-US"/>
        </w:rPr>
        <w:t> </w:t>
      </w:r>
      <w:r w:rsidRPr="004A7BA9">
        <w:rPr>
          <w:rFonts w:eastAsia="Calibri"/>
          <w:noProof/>
          <w:sz w:val="22"/>
          <w:szCs w:val="22"/>
          <w:lang w:eastAsia="en-US"/>
        </w:rPr>
        <w:t> </w:t>
      </w:r>
      <w:r w:rsidRPr="004A7BA9">
        <w:rPr>
          <w:rFonts w:eastAsia="Calibri"/>
          <w:noProof/>
          <w:sz w:val="22"/>
          <w:szCs w:val="22"/>
          <w:lang w:eastAsia="en-US"/>
        </w:rPr>
        <w:t> </w:t>
      </w:r>
      <w:r w:rsidRPr="004A7BA9">
        <w:rPr>
          <w:rFonts w:eastAsia="Calibri"/>
          <w:noProof/>
          <w:sz w:val="22"/>
          <w:szCs w:val="22"/>
          <w:lang w:eastAsia="en-US"/>
        </w:rPr>
        <w:t> </w:t>
      </w:r>
      <w:r w:rsidRPr="004A7BA9">
        <w:rPr>
          <w:rFonts w:eastAsia="Calibri"/>
          <w:noProof/>
          <w:sz w:val="22"/>
          <w:szCs w:val="22"/>
          <w:lang w:eastAsia="en-US"/>
        </w:rPr>
        <w:tab/>
      </w:r>
      <w:r w:rsidRPr="004A7BA9">
        <w:rPr>
          <w:rFonts w:eastAsia="Calibri"/>
          <w:noProof/>
          <w:sz w:val="22"/>
          <w:szCs w:val="22"/>
          <w:lang w:eastAsia="en-US"/>
        </w:rPr>
        <w:tab/>
      </w:r>
      <w:r w:rsidRPr="004A7BA9">
        <w:rPr>
          <w:rFonts w:eastAsia="Calibri"/>
          <w:noProof/>
          <w:sz w:val="22"/>
          <w:szCs w:val="22"/>
          <w:lang w:eastAsia="en-US"/>
        </w:rPr>
        <w:t> </w:t>
      </w:r>
      <w:r w:rsidRPr="004A7BA9">
        <w:rPr>
          <w:rFonts w:eastAsia="Calibri"/>
          <w:sz w:val="22"/>
          <w:szCs w:val="22"/>
          <w:lang w:eastAsia="en-US"/>
        </w:rPr>
        <w:fldChar w:fldCharType="end"/>
      </w:r>
      <w:bookmarkEnd w:id="4"/>
      <w:r w:rsidRPr="004A7BA9">
        <w:rPr>
          <w:rFonts w:eastAsia="Calibri"/>
          <w:sz w:val="22"/>
          <w:szCs w:val="22"/>
          <w:lang w:eastAsia="en-US"/>
        </w:rPr>
        <w:t xml:space="preserve">, dne </w:t>
      </w:r>
      <w:r w:rsidRPr="004A7BA9">
        <w:rPr>
          <w:rFonts w:eastAsia="Calibri"/>
          <w:sz w:val="22"/>
          <w:szCs w:val="22"/>
          <w:lang w:eastAsia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 w:rsidRPr="004A7BA9">
        <w:rPr>
          <w:rFonts w:eastAsia="Calibri"/>
          <w:sz w:val="22"/>
          <w:szCs w:val="22"/>
          <w:lang w:eastAsia="en-US"/>
        </w:rPr>
        <w:instrText xml:space="preserve"> FORMTEXT </w:instrText>
      </w:r>
      <w:r w:rsidRPr="004A7BA9">
        <w:rPr>
          <w:rFonts w:eastAsia="Calibri"/>
          <w:sz w:val="22"/>
          <w:szCs w:val="22"/>
          <w:lang w:eastAsia="en-US"/>
        </w:rPr>
      </w:r>
      <w:r w:rsidRPr="004A7BA9">
        <w:rPr>
          <w:rFonts w:eastAsia="Calibri"/>
          <w:sz w:val="22"/>
          <w:szCs w:val="22"/>
          <w:lang w:eastAsia="en-US"/>
        </w:rPr>
        <w:fldChar w:fldCharType="separate"/>
      </w:r>
      <w:r w:rsidRPr="004A7BA9">
        <w:rPr>
          <w:rFonts w:eastAsia="Calibri"/>
          <w:noProof/>
          <w:sz w:val="22"/>
          <w:szCs w:val="22"/>
          <w:lang w:eastAsia="en-US"/>
        </w:rPr>
        <w:t> </w:t>
      </w:r>
      <w:r w:rsidRPr="004A7BA9">
        <w:rPr>
          <w:rFonts w:eastAsia="Calibri"/>
          <w:noProof/>
          <w:sz w:val="22"/>
          <w:szCs w:val="22"/>
          <w:lang w:eastAsia="en-US"/>
        </w:rPr>
        <w:t> </w:t>
      </w:r>
      <w:r w:rsidRPr="004A7BA9">
        <w:rPr>
          <w:rFonts w:eastAsia="Calibri"/>
          <w:noProof/>
          <w:sz w:val="22"/>
          <w:szCs w:val="22"/>
          <w:lang w:eastAsia="en-US"/>
        </w:rPr>
        <w:t> </w:t>
      </w:r>
      <w:r w:rsidRPr="004A7BA9">
        <w:rPr>
          <w:rFonts w:eastAsia="Calibri"/>
          <w:noProof/>
          <w:sz w:val="22"/>
          <w:szCs w:val="22"/>
          <w:lang w:eastAsia="en-US"/>
        </w:rPr>
        <w:t> </w:t>
      </w:r>
      <w:r w:rsidRPr="004A7BA9">
        <w:rPr>
          <w:rFonts w:eastAsia="Calibri"/>
          <w:noProof/>
          <w:sz w:val="22"/>
          <w:szCs w:val="22"/>
          <w:lang w:eastAsia="en-US"/>
        </w:rPr>
        <w:tab/>
      </w:r>
      <w:r w:rsidRPr="004A7BA9">
        <w:rPr>
          <w:rFonts w:eastAsia="Calibri"/>
          <w:noProof/>
          <w:sz w:val="22"/>
          <w:szCs w:val="22"/>
          <w:lang w:eastAsia="en-US"/>
        </w:rPr>
        <w:t> </w:t>
      </w:r>
      <w:r w:rsidRPr="004A7BA9">
        <w:rPr>
          <w:rFonts w:eastAsia="Calibri"/>
          <w:sz w:val="22"/>
          <w:szCs w:val="22"/>
          <w:lang w:eastAsia="en-US"/>
        </w:rPr>
        <w:fldChar w:fldCharType="end"/>
      </w:r>
      <w:bookmarkEnd w:id="5"/>
    </w:p>
    <w:p w14:paraId="1607828E" w14:textId="77777777" w:rsidR="00F75E44" w:rsidRPr="004A7BA9" w:rsidRDefault="00F75E44" w:rsidP="00F75E44">
      <w:pPr>
        <w:rPr>
          <w:rFonts w:eastAsia="Calibri"/>
          <w:sz w:val="22"/>
          <w:szCs w:val="22"/>
          <w:lang w:eastAsia="en-US"/>
        </w:rPr>
      </w:pPr>
    </w:p>
    <w:p w14:paraId="39284014" w14:textId="77777777" w:rsidR="00F75E44" w:rsidRPr="004A7BA9" w:rsidRDefault="00F75E44" w:rsidP="00F75E44">
      <w:pPr>
        <w:rPr>
          <w:rFonts w:eastAsia="Calibri"/>
          <w:sz w:val="22"/>
          <w:szCs w:val="22"/>
          <w:lang w:eastAsia="en-US"/>
        </w:rPr>
      </w:pP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  <w:t>Ime in priimek:</w:t>
      </w:r>
    </w:p>
    <w:p w14:paraId="582F0579" w14:textId="77777777" w:rsidR="00F75E44" w:rsidRPr="004A7BA9" w:rsidRDefault="00F75E44" w:rsidP="00F75E44">
      <w:pPr>
        <w:rPr>
          <w:rFonts w:eastAsia="Calibri"/>
          <w:sz w:val="22"/>
          <w:szCs w:val="22"/>
          <w:lang w:eastAsia="en-US"/>
        </w:rPr>
      </w:pPr>
    </w:p>
    <w:p w14:paraId="1EF1D45E" w14:textId="77777777" w:rsidR="00F75E44" w:rsidRPr="004A7BA9" w:rsidRDefault="00F75E44" w:rsidP="00F75E44">
      <w:pPr>
        <w:rPr>
          <w:rFonts w:eastAsia="Calibri"/>
          <w:sz w:val="22"/>
          <w:szCs w:val="22"/>
          <w:lang w:eastAsia="en-US"/>
        </w:rPr>
      </w:pP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  <w:t>Podpis in žig:</w:t>
      </w:r>
    </w:p>
    <w:bookmarkEnd w:id="3"/>
    <w:p w14:paraId="358C6AD4" w14:textId="77777777" w:rsidR="00F75E44" w:rsidRPr="00893F6F" w:rsidRDefault="00F75E44" w:rsidP="003C32C5">
      <w:pPr>
        <w:pStyle w:val="Header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sectPr w:rsidR="00F75E44" w:rsidRPr="00893F6F" w:rsidSect="008423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4" w:code="9"/>
      <w:pgMar w:top="1418" w:right="1275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018C7D" w14:textId="77777777" w:rsidR="00B55ABE" w:rsidRDefault="00B55ABE">
      <w:r>
        <w:separator/>
      </w:r>
    </w:p>
  </w:endnote>
  <w:endnote w:type="continuationSeparator" w:id="0">
    <w:p w14:paraId="1EA4BA61" w14:textId="77777777" w:rsidR="00B55ABE" w:rsidRDefault="00B55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92F60" w14:textId="77777777" w:rsidR="00710E96" w:rsidRDefault="00710E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22866" w14:textId="3A0F5272" w:rsidR="0046127B" w:rsidRPr="001E0575" w:rsidRDefault="0046127B" w:rsidP="00B359F6">
    <w:pPr>
      <w:pStyle w:val="Footer"/>
      <w:pBdr>
        <w:top w:val="single" w:sz="4" w:space="1" w:color="auto"/>
      </w:pBdr>
      <w:jc w:val="center"/>
      <w:rPr>
        <w:sz w:val="17"/>
        <w:szCs w:val="17"/>
      </w:rPr>
    </w:pPr>
    <w:r w:rsidRPr="001E0575">
      <w:rPr>
        <w:sz w:val="17"/>
        <w:szCs w:val="17"/>
      </w:rPr>
      <w:t xml:space="preserve">Stran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PAGE </w:instrText>
    </w:r>
    <w:r w:rsidRPr="001E0575">
      <w:rPr>
        <w:sz w:val="17"/>
        <w:szCs w:val="17"/>
      </w:rPr>
      <w:fldChar w:fldCharType="separate"/>
    </w:r>
    <w:r w:rsidR="00601269">
      <w:rPr>
        <w:noProof/>
        <w:sz w:val="17"/>
        <w:szCs w:val="17"/>
      </w:rPr>
      <w:t>5</w:t>
    </w:r>
    <w:r w:rsidRPr="001E0575">
      <w:rPr>
        <w:sz w:val="17"/>
        <w:szCs w:val="17"/>
      </w:rPr>
      <w:fldChar w:fldCharType="end"/>
    </w:r>
    <w:r w:rsidRPr="001E0575">
      <w:rPr>
        <w:sz w:val="17"/>
        <w:szCs w:val="17"/>
      </w:rPr>
      <w:t xml:space="preserve"> od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NUMPAGES </w:instrText>
    </w:r>
    <w:r w:rsidRPr="001E0575">
      <w:rPr>
        <w:sz w:val="17"/>
        <w:szCs w:val="17"/>
      </w:rPr>
      <w:fldChar w:fldCharType="separate"/>
    </w:r>
    <w:r w:rsidR="00601269">
      <w:rPr>
        <w:noProof/>
        <w:sz w:val="17"/>
        <w:szCs w:val="17"/>
      </w:rPr>
      <w:t>5</w:t>
    </w:r>
    <w:r w:rsidRPr="001E0575">
      <w:rPr>
        <w:sz w:val="17"/>
        <w:szCs w:val="1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8BB296" w14:textId="77777777" w:rsidR="00710E96" w:rsidRDefault="00710E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896FE8" w14:textId="77777777" w:rsidR="00B55ABE" w:rsidRDefault="00B55ABE">
      <w:r>
        <w:separator/>
      </w:r>
    </w:p>
  </w:footnote>
  <w:footnote w:type="continuationSeparator" w:id="0">
    <w:p w14:paraId="47F6E72C" w14:textId="77777777" w:rsidR="00B55ABE" w:rsidRDefault="00B55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872D7" w14:textId="77777777" w:rsidR="00710E96" w:rsidRDefault="00710E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5D9B2" w14:textId="1F4715FE" w:rsidR="00E54A29" w:rsidRPr="000E3C1A" w:rsidRDefault="00E54A29" w:rsidP="00E54A29">
    <w:pPr>
      <w:pBdr>
        <w:bottom w:val="single" w:sz="4" w:space="1" w:color="auto"/>
      </w:pBdr>
      <w:tabs>
        <w:tab w:val="center" w:pos="4536"/>
        <w:tab w:val="right" w:pos="9072"/>
      </w:tabs>
      <w:rPr>
        <w:i/>
        <w:sz w:val="16"/>
        <w:szCs w:val="16"/>
      </w:rPr>
    </w:pPr>
    <w:bookmarkStart w:id="6" w:name="_Hlk14699641"/>
    <w:bookmarkStart w:id="7" w:name="_Hlk14699642"/>
    <w:bookmarkStart w:id="8" w:name="_Hlk14699665"/>
    <w:bookmarkStart w:id="9" w:name="_Hlk14699666"/>
    <w:r w:rsidRPr="005D39DF">
      <w:rPr>
        <w:sz w:val="16"/>
        <w:szCs w:val="16"/>
      </w:rPr>
      <w:t>ePRO</w:t>
    </w:r>
    <w:r w:rsidRPr="005D39DF">
      <w:rPr>
        <w:i/>
        <w:sz w:val="16"/>
        <w:szCs w:val="16"/>
      </w:rPr>
      <w:t xml:space="preserve"> </w:t>
    </w:r>
    <w:r w:rsidRPr="005D39DF">
      <w:rPr>
        <w:i/>
        <w:sz w:val="16"/>
        <w:szCs w:val="16"/>
      </w:rPr>
      <w:tab/>
    </w:r>
    <w:r w:rsidRPr="005D39DF">
      <w:rPr>
        <w:i/>
        <w:sz w:val="16"/>
        <w:szCs w:val="16"/>
      </w:rPr>
      <w:tab/>
      <w:t xml:space="preserve">  </w:t>
    </w:r>
    <w:r w:rsidRPr="005D39DF">
      <w:rPr>
        <w:iCs/>
        <w:sz w:val="16"/>
        <w:szCs w:val="16"/>
      </w:rPr>
      <w:t>Specifikacije</w:t>
    </w:r>
    <w:r>
      <w:rPr>
        <w:iCs/>
        <w:sz w:val="16"/>
        <w:szCs w:val="16"/>
      </w:rPr>
      <w:t xml:space="preserve">_sklop </w:t>
    </w:r>
    <w:bookmarkEnd w:id="6"/>
    <w:bookmarkEnd w:id="7"/>
    <w:bookmarkEnd w:id="8"/>
    <w:bookmarkEnd w:id="9"/>
    <w:r>
      <w:rPr>
        <w:iCs/>
        <w:sz w:val="16"/>
        <w:szCs w:val="16"/>
      </w:rPr>
      <w:t>4</w:t>
    </w:r>
  </w:p>
  <w:p w14:paraId="7DEE0932" w14:textId="2DC116D6" w:rsidR="0046127B" w:rsidRPr="00E54A29" w:rsidRDefault="0046127B" w:rsidP="00E54A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018A9" w14:textId="77777777" w:rsidR="00710E96" w:rsidRDefault="00710E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037DE"/>
    <w:multiLevelType w:val="hybridMultilevel"/>
    <w:tmpl w:val="E0FCD6EA"/>
    <w:lvl w:ilvl="0" w:tplc="6FDE1524">
      <w:numFmt w:val="bullet"/>
      <w:lvlText w:val=""/>
      <w:legacy w:legacy="1" w:legacySpace="0" w:legacyIndent="0"/>
      <w:lvlJc w:val="left"/>
      <w:pPr>
        <w:ind w:left="720" w:hanging="360"/>
      </w:pPr>
      <w:rPr>
        <w:rFonts w:ascii="Symbol" w:hAnsi="Symbol" w:hint="default"/>
        <w:b w:val="0"/>
        <w:sz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C26F6"/>
    <w:multiLevelType w:val="hybridMultilevel"/>
    <w:tmpl w:val="ED624E4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9043C8"/>
    <w:multiLevelType w:val="hybridMultilevel"/>
    <w:tmpl w:val="C1BA846E"/>
    <w:lvl w:ilvl="0" w:tplc="D04C762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A21E7"/>
    <w:multiLevelType w:val="hybridMultilevel"/>
    <w:tmpl w:val="988A4A5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37D22"/>
    <w:multiLevelType w:val="hybridMultilevel"/>
    <w:tmpl w:val="AD4A60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562B2"/>
    <w:multiLevelType w:val="hybridMultilevel"/>
    <w:tmpl w:val="A05A189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137BD"/>
    <w:multiLevelType w:val="hybridMultilevel"/>
    <w:tmpl w:val="17C42B6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6380B"/>
    <w:multiLevelType w:val="hybridMultilevel"/>
    <w:tmpl w:val="9CA4B4D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>
      <w:start w:val="1"/>
      <w:numFmt w:val="lowerLetter"/>
      <w:lvlText w:val="%5."/>
      <w:lvlJc w:val="left"/>
      <w:pPr>
        <w:ind w:left="3884" w:hanging="360"/>
      </w:pPr>
    </w:lvl>
    <w:lvl w:ilvl="5" w:tplc="0409001B">
      <w:start w:val="1"/>
      <w:numFmt w:val="lowerRoman"/>
      <w:lvlText w:val="%6."/>
      <w:lvlJc w:val="right"/>
      <w:pPr>
        <w:ind w:left="4604" w:hanging="180"/>
      </w:pPr>
    </w:lvl>
    <w:lvl w:ilvl="6" w:tplc="0409000F">
      <w:start w:val="1"/>
      <w:numFmt w:val="decimal"/>
      <w:lvlText w:val="%7."/>
      <w:lvlJc w:val="left"/>
      <w:pPr>
        <w:ind w:left="5324" w:hanging="360"/>
      </w:pPr>
    </w:lvl>
    <w:lvl w:ilvl="7" w:tplc="04090019">
      <w:start w:val="1"/>
      <w:numFmt w:val="lowerLetter"/>
      <w:lvlText w:val="%8."/>
      <w:lvlJc w:val="left"/>
      <w:pPr>
        <w:ind w:left="6044" w:hanging="360"/>
      </w:pPr>
    </w:lvl>
    <w:lvl w:ilvl="8" w:tplc="0409001B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FBC2FC1"/>
    <w:multiLevelType w:val="hybridMultilevel"/>
    <w:tmpl w:val="6BB2F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F6707"/>
    <w:multiLevelType w:val="multilevel"/>
    <w:tmpl w:val="AE625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250086"/>
    <w:multiLevelType w:val="hybridMultilevel"/>
    <w:tmpl w:val="85DE277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B4A06"/>
    <w:multiLevelType w:val="hybridMultilevel"/>
    <w:tmpl w:val="1264EEA8"/>
    <w:lvl w:ilvl="0" w:tplc="39ACD94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4313C94"/>
    <w:multiLevelType w:val="hybridMultilevel"/>
    <w:tmpl w:val="447C9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8865AB"/>
    <w:multiLevelType w:val="hybridMultilevel"/>
    <w:tmpl w:val="37B6CB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A4847"/>
    <w:multiLevelType w:val="hybridMultilevel"/>
    <w:tmpl w:val="40206C1E"/>
    <w:lvl w:ilvl="0" w:tplc="302C5FEE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92C354B"/>
    <w:multiLevelType w:val="hybridMultilevel"/>
    <w:tmpl w:val="98C41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365CA"/>
    <w:multiLevelType w:val="hybridMultilevel"/>
    <w:tmpl w:val="92148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2F4ED5"/>
    <w:multiLevelType w:val="hybridMultilevel"/>
    <w:tmpl w:val="3A7E4100"/>
    <w:lvl w:ilvl="0" w:tplc="0424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D0088B"/>
    <w:multiLevelType w:val="hybridMultilevel"/>
    <w:tmpl w:val="9CE47A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2C4F26"/>
    <w:multiLevelType w:val="hybridMultilevel"/>
    <w:tmpl w:val="3D8476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A35BB3"/>
    <w:multiLevelType w:val="hybridMultilevel"/>
    <w:tmpl w:val="507C02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DC13AB"/>
    <w:multiLevelType w:val="hybridMultilevel"/>
    <w:tmpl w:val="76922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13"/>
  </w:num>
  <w:num w:numId="5">
    <w:abstractNumId w:val="2"/>
  </w:num>
  <w:num w:numId="6">
    <w:abstractNumId w:val="9"/>
  </w:num>
  <w:num w:numId="7">
    <w:abstractNumId w:val="19"/>
  </w:num>
  <w:num w:numId="8">
    <w:abstractNumId w:val="5"/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17"/>
  </w:num>
  <w:num w:numId="13">
    <w:abstractNumId w:val="8"/>
  </w:num>
  <w:num w:numId="14">
    <w:abstractNumId w:val="16"/>
  </w:num>
  <w:num w:numId="15">
    <w:abstractNumId w:val="6"/>
  </w:num>
  <w:num w:numId="16">
    <w:abstractNumId w:val="10"/>
  </w:num>
  <w:num w:numId="17">
    <w:abstractNumId w:val="11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"/>
  </w:num>
  <w:num w:numId="21">
    <w:abstractNumId w:val="18"/>
  </w:num>
  <w:num w:numId="22">
    <w:abstractNumId w:val="3"/>
  </w:num>
  <w:num w:numId="23">
    <w:abstractNumId w:val="21"/>
  </w:num>
  <w:num w:numId="24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C47"/>
    <w:rsid w:val="00004DEB"/>
    <w:rsid w:val="00010810"/>
    <w:rsid w:val="00010D85"/>
    <w:rsid w:val="000113FE"/>
    <w:rsid w:val="00026408"/>
    <w:rsid w:val="00044D9B"/>
    <w:rsid w:val="000462C3"/>
    <w:rsid w:val="0005391C"/>
    <w:rsid w:val="00054A29"/>
    <w:rsid w:val="00063F9C"/>
    <w:rsid w:val="00074A45"/>
    <w:rsid w:val="00075227"/>
    <w:rsid w:val="00076A80"/>
    <w:rsid w:val="0008505B"/>
    <w:rsid w:val="000919AF"/>
    <w:rsid w:val="0009249C"/>
    <w:rsid w:val="00092B0B"/>
    <w:rsid w:val="000933A7"/>
    <w:rsid w:val="00095555"/>
    <w:rsid w:val="00095590"/>
    <w:rsid w:val="00095B3A"/>
    <w:rsid w:val="000A0E4E"/>
    <w:rsid w:val="000A4A16"/>
    <w:rsid w:val="000B3849"/>
    <w:rsid w:val="000C130A"/>
    <w:rsid w:val="000C44BC"/>
    <w:rsid w:val="000C6AB1"/>
    <w:rsid w:val="000D19D2"/>
    <w:rsid w:val="000E0ADC"/>
    <w:rsid w:val="000E13C1"/>
    <w:rsid w:val="000E3C1A"/>
    <w:rsid w:val="000F3C4F"/>
    <w:rsid w:val="000F61BF"/>
    <w:rsid w:val="000F7954"/>
    <w:rsid w:val="00100863"/>
    <w:rsid w:val="0010252E"/>
    <w:rsid w:val="001046A6"/>
    <w:rsid w:val="00106959"/>
    <w:rsid w:val="00106B92"/>
    <w:rsid w:val="00107F54"/>
    <w:rsid w:val="001175EE"/>
    <w:rsid w:val="00121C3C"/>
    <w:rsid w:val="00121E9A"/>
    <w:rsid w:val="00125269"/>
    <w:rsid w:val="0016214F"/>
    <w:rsid w:val="00165481"/>
    <w:rsid w:val="001807F7"/>
    <w:rsid w:val="00180E11"/>
    <w:rsid w:val="00184A87"/>
    <w:rsid w:val="00194412"/>
    <w:rsid w:val="001B35E1"/>
    <w:rsid w:val="001B39BA"/>
    <w:rsid w:val="001C1B76"/>
    <w:rsid w:val="001C414A"/>
    <w:rsid w:val="001C5355"/>
    <w:rsid w:val="001C774E"/>
    <w:rsid w:val="001D1C23"/>
    <w:rsid w:val="001E0575"/>
    <w:rsid w:val="001E0F77"/>
    <w:rsid w:val="001E4AA5"/>
    <w:rsid w:val="001F0836"/>
    <w:rsid w:val="001F4A91"/>
    <w:rsid w:val="00221CB3"/>
    <w:rsid w:val="00243E10"/>
    <w:rsid w:val="0025038D"/>
    <w:rsid w:val="002508A9"/>
    <w:rsid w:val="002675A2"/>
    <w:rsid w:val="00290C06"/>
    <w:rsid w:val="00296019"/>
    <w:rsid w:val="002A234C"/>
    <w:rsid w:val="002B28F6"/>
    <w:rsid w:val="002B3124"/>
    <w:rsid w:val="002B3A9E"/>
    <w:rsid w:val="002C0E47"/>
    <w:rsid w:val="002F0695"/>
    <w:rsid w:val="003022F5"/>
    <w:rsid w:val="00325925"/>
    <w:rsid w:val="0033402B"/>
    <w:rsid w:val="003351F9"/>
    <w:rsid w:val="003418A4"/>
    <w:rsid w:val="0034485E"/>
    <w:rsid w:val="003448E5"/>
    <w:rsid w:val="00345A27"/>
    <w:rsid w:val="00346D00"/>
    <w:rsid w:val="00346F47"/>
    <w:rsid w:val="003532DD"/>
    <w:rsid w:val="003631DD"/>
    <w:rsid w:val="003660E4"/>
    <w:rsid w:val="00377F8C"/>
    <w:rsid w:val="003826F9"/>
    <w:rsid w:val="00390702"/>
    <w:rsid w:val="00391B14"/>
    <w:rsid w:val="00393F5C"/>
    <w:rsid w:val="003A12D9"/>
    <w:rsid w:val="003A7631"/>
    <w:rsid w:val="003C0151"/>
    <w:rsid w:val="003C32C5"/>
    <w:rsid w:val="003C32CD"/>
    <w:rsid w:val="003D4270"/>
    <w:rsid w:val="003F1440"/>
    <w:rsid w:val="004249DE"/>
    <w:rsid w:val="00433963"/>
    <w:rsid w:val="00433C8A"/>
    <w:rsid w:val="00446129"/>
    <w:rsid w:val="004479CD"/>
    <w:rsid w:val="0045008C"/>
    <w:rsid w:val="00456D55"/>
    <w:rsid w:val="0046127B"/>
    <w:rsid w:val="00463071"/>
    <w:rsid w:val="00477E07"/>
    <w:rsid w:val="0048203E"/>
    <w:rsid w:val="00490C08"/>
    <w:rsid w:val="00492B9F"/>
    <w:rsid w:val="004A4376"/>
    <w:rsid w:val="004D7A8E"/>
    <w:rsid w:val="004E060E"/>
    <w:rsid w:val="004F10A2"/>
    <w:rsid w:val="005011DF"/>
    <w:rsid w:val="0053318C"/>
    <w:rsid w:val="005341CE"/>
    <w:rsid w:val="00560FFE"/>
    <w:rsid w:val="005707F2"/>
    <w:rsid w:val="00576750"/>
    <w:rsid w:val="00577934"/>
    <w:rsid w:val="005924DE"/>
    <w:rsid w:val="00596713"/>
    <w:rsid w:val="005B22E4"/>
    <w:rsid w:val="005B4DA2"/>
    <w:rsid w:val="005E671F"/>
    <w:rsid w:val="005E7CB0"/>
    <w:rsid w:val="005F19BC"/>
    <w:rsid w:val="005F3114"/>
    <w:rsid w:val="005F6330"/>
    <w:rsid w:val="00601269"/>
    <w:rsid w:val="00605C37"/>
    <w:rsid w:val="00607C2A"/>
    <w:rsid w:val="00615103"/>
    <w:rsid w:val="00625714"/>
    <w:rsid w:val="00632ACA"/>
    <w:rsid w:val="00641ED6"/>
    <w:rsid w:val="00642CF1"/>
    <w:rsid w:val="00650445"/>
    <w:rsid w:val="006522D0"/>
    <w:rsid w:val="00652787"/>
    <w:rsid w:val="006571F8"/>
    <w:rsid w:val="006638FC"/>
    <w:rsid w:val="006739A6"/>
    <w:rsid w:val="00673AB2"/>
    <w:rsid w:val="00681E52"/>
    <w:rsid w:val="00691F79"/>
    <w:rsid w:val="006A433E"/>
    <w:rsid w:val="006A48F9"/>
    <w:rsid w:val="006A4D6B"/>
    <w:rsid w:val="006A7B4C"/>
    <w:rsid w:val="006B0A5C"/>
    <w:rsid w:val="006C5B8B"/>
    <w:rsid w:val="006C6653"/>
    <w:rsid w:val="006D085D"/>
    <w:rsid w:val="00700A35"/>
    <w:rsid w:val="00706FD3"/>
    <w:rsid w:val="00710E96"/>
    <w:rsid w:val="007135C2"/>
    <w:rsid w:val="0073421A"/>
    <w:rsid w:val="00735710"/>
    <w:rsid w:val="00735E13"/>
    <w:rsid w:val="00740A0E"/>
    <w:rsid w:val="00741C87"/>
    <w:rsid w:val="007430A6"/>
    <w:rsid w:val="0074716A"/>
    <w:rsid w:val="007475E8"/>
    <w:rsid w:val="0075739C"/>
    <w:rsid w:val="00773D23"/>
    <w:rsid w:val="007762E5"/>
    <w:rsid w:val="007803B5"/>
    <w:rsid w:val="007906B7"/>
    <w:rsid w:val="007913DB"/>
    <w:rsid w:val="00793A9A"/>
    <w:rsid w:val="007B2CE8"/>
    <w:rsid w:val="007B509F"/>
    <w:rsid w:val="007B564C"/>
    <w:rsid w:val="007C18C2"/>
    <w:rsid w:val="007C3214"/>
    <w:rsid w:val="007C32A4"/>
    <w:rsid w:val="007D6179"/>
    <w:rsid w:val="007E056C"/>
    <w:rsid w:val="007E6CE1"/>
    <w:rsid w:val="007F2F69"/>
    <w:rsid w:val="00826250"/>
    <w:rsid w:val="008312D9"/>
    <w:rsid w:val="00831CAA"/>
    <w:rsid w:val="00832AC3"/>
    <w:rsid w:val="00832ECE"/>
    <w:rsid w:val="00841661"/>
    <w:rsid w:val="0084230A"/>
    <w:rsid w:val="008472D2"/>
    <w:rsid w:val="00856E51"/>
    <w:rsid w:val="0086585A"/>
    <w:rsid w:val="0088627D"/>
    <w:rsid w:val="0089175B"/>
    <w:rsid w:val="00892AA5"/>
    <w:rsid w:val="00893F6F"/>
    <w:rsid w:val="008972CC"/>
    <w:rsid w:val="008A0867"/>
    <w:rsid w:val="008A43CF"/>
    <w:rsid w:val="008A534D"/>
    <w:rsid w:val="008A54BC"/>
    <w:rsid w:val="008B61B4"/>
    <w:rsid w:val="008B63D5"/>
    <w:rsid w:val="008D246F"/>
    <w:rsid w:val="008D4E8B"/>
    <w:rsid w:val="008D6F8F"/>
    <w:rsid w:val="008E2887"/>
    <w:rsid w:val="008E6BBF"/>
    <w:rsid w:val="008E7C17"/>
    <w:rsid w:val="009005D3"/>
    <w:rsid w:val="00900808"/>
    <w:rsid w:val="009022BE"/>
    <w:rsid w:val="009072F9"/>
    <w:rsid w:val="009112C5"/>
    <w:rsid w:val="0092233B"/>
    <w:rsid w:val="009301A2"/>
    <w:rsid w:val="00932D40"/>
    <w:rsid w:val="00936380"/>
    <w:rsid w:val="009413C0"/>
    <w:rsid w:val="00944E87"/>
    <w:rsid w:val="00951DA2"/>
    <w:rsid w:val="00952C2A"/>
    <w:rsid w:val="009628F4"/>
    <w:rsid w:val="0096660B"/>
    <w:rsid w:val="00967BDC"/>
    <w:rsid w:val="00972E4D"/>
    <w:rsid w:val="009A3768"/>
    <w:rsid w:val="009A5E2C"/>
    <w:rsid w:val="009B49E0"/>
    <w:rsid w:val="009C0373"/>
    <w:rsid w:val="009C0E54"/>
    <w:rsid w:val="009C6A78"/>
    <w:rsid w:val="009D13D4"/>
    <w:rsid w:val="009D278F"/>
    <w:rsid w:val="009F6554"/>
    <w:rsid w:val="00A05D02"/>
    <w:rsid w:val="00A164E2"/>
    <w:rsid w:val="00A24354"/>
    <w:rsid w:val="00A27CF3"/>
    <w:rsid w:val="00A31DB6"/>
    <w:rsid w:val="00A34DB6"/>
    <w:rsid w:val="00A468A0"/>
    <w:rsid w:val="00A523AD"/>
    <w:rsid w:val="00A62F22"/>
    <w:rsid w:val="00A80516"/>
    <w:rsid w:val="00A809CB"/>
    <w:rsid w:val="00A830D6"/>
    <w:rsid w:val="00A84FB9"/>
    <w:rsid w:val="00A967F7"/>
    <w:rsid w:val="00AA49A8"/>
    <w:rsid w:val="00AA5F6F"/>
    <w:rsid w:val="00AB21E0"/>
    <w:rsid w:val="00AB4115"/>
    <w:rsid w:val="00AD7874"/>
    <w:rsid w:val="00AE31B9"/>
    <w:rsid w:val="00AE5D9F"/>
    <w:rsid w:val="00AE61EE"/>
    <w:rsid w:val="00AE6639"/>
    <w:rsid w:val="00AF4E75"/>
    <w:rsid w:val="00B037BB"/>
    <w:rsid w:val="00B07831"/>
    <w:rsid w:val="00B34188"/>
    <w:rsid w:val="00B359F6"/>
    <w:rsid w:val="00B36279"/>
    <w:rsid w:val="00B45078"/>
    <w:rsid w:val="00B554FF"/>
    <w:rsid w:val="00B55ABE"/>
    <w:rsid w:val="00B64A1B"/>
    <w:rsid w:val="00B7121D"/>
    <w:rsid w:val="00B81F0C"/>
    <w:rsid w:val="00B84A0B"/>
    <w:rsid w:val="00BA1629"/>
    <w:rsid w:val="00BB040A"/>
    <w:rsid w:val="00BB24D0"/>
    <w:rsid w:val="00BC4224"/>
    <w:rsid w:val="00BC4E37"/>
    <w:rsid w:val="00BD026B"/>
    <w:rsid w:val="00BD575B"/>
    <w:rsid w:val="00BE3BA8"/>
    <w:rsid w:val="00BE50FF"/>
    <w:rsid w:val="00BE695C"/>
    <w:rsid w:val="00BF2D93"/>
    <w:rsid w:val="00BF391A"/>
    <w:rsid w:val="00BF6FCC"/>
    <w:rsid w:val="00C1066B"/>
    <w:rsid w:val="00C20654"/>
    <w:rsid w:val="00C211C7"/>
    <w:rsid w:val="00C407E4"/>
    <w:rsid w:val="00C444E6"/>
    <w:rsid w:val="00C46D8E"/>
    <w:rsid w:val="00C50902"/>
    <w:rsid w:val="00C5749D"/>
    <w:rsid w:val="00C600E7"/>
    <w:rsid w:val="00C607EB"/>
    <w:rsid w:val="00C611B3"/>
    <w:rsid w:val="00C67ECB"/>
    <w:rsid w:val="00C81276"/>
    <w:rsid w:val="00C821CE"/>
    <w:rsid w:val="00C827CD"/>
    <w:rsid w:val="00C91D4D"/>
    <w:rsid w:val="00CA2ED8"/>
    <w:rsid w:val="00CA3A64"/>
    <w:rsid w:val="00CB16B2"/>
    <w:rsid w:val="00CB339C"/>
    <w:rsid w:val="00CC76C1"/>
    <w:rsid w:val="00CD02E5"/>
    <w:rsid w:val="00CD7D83"/>
    <w:rsid w:val="00CD7F48"/>
    <w:rsid w:val="00CE4DAE"/>
    <w:rsid w:val="00CE5A65"/>
    <w:rsid w:val="00CF3E5A"/>
    <w:rsid w:val="00CF415B"/>
    <w:rsid w:val="00D05BE9"/>
    <w:rsid w:val="00D05DDA"/>
    <w:rsid w:val="00D42B0C"/>
    <w:rsid w:val="00D471BF"/>
    <w:rsid w:val="00D520FD"/>
    <w:rsid w:val="00D54B19"/>
    <w:rsid w:val="00D60F9E"/>
    <w:rsid w:val="00D63AAB"/>
    <w:rsid w:val="00D65648"/>
    <w:rsid w:val="00D75718"/>
    <w:rsid w:val="00D81E45"/>
    <w:rsid w:val="00D81E9C"/>
    <w:rsid w:val="00D84790"/>
    <w:rsid w:val="00D860A7"/>
    <w:rsid w:val="00DA09C5"/>
    <w:rsid w:val="00DA3058"/>
    <w:rsid w:val="00DC1C47"/>
    <w:rsid w:val="00DC4670"/>
    <w:rsid w:val="00DE0CE4"/>
    <w:rsid w:val="00DE2430"/>
    <w:rsid w:val="00DE2FA3"/>
    <w:rsid w:val="00DE6737"/>
    <w:rsid w:val="00E139B6"/>
    <w:rsid w:val="00E33321"/>
    <w:rsid w:val="00E35A10"/>
    <w:rsid w:val="00E415BC"/>
    <w:rsid w:val="00E424C5"/>
    <w:rsid w:val="00E5441F"/>
    <w:rsid w:val="00E54A29"/>
    <w:rsid w:val="00E604C1"/>
    <w:rsid w:val="00E80079"/>
    <w:rsid w:val="00E87E33"/>
    <w:rsid w:val="00E903F4"/>
    <w:rsid w:val="00EA3365"/>
    <w:rsid w:val="00EA5CBC"/>
    <w:rsid w:val="00EB5663"/>
    <w:rsid w:val="00EC6750"/>
    <w:rsid w:val="00ED15FB"/>
    <w:rsid w:val="00ED522F"/>
    <w:rsid w:val="00EE1F0E"/>
    <w:rsid w:val="00EF5019"/>
    <w:rsid w:val="00F075FB"/>
    <w:rsid w:val="00F10A17"/>
    <w:rsid w:val="00F12D27"/>
    <w:rsid w:val="00F226D3"/>
    <w:rsid w:val="00F25D68"/>
    <w:rsid w:val="00F32AD0"/>
    <w:rsid w:val="00F47E97"/>
    <w:rsid w:val="00F51BE8"/>
    <w:rsid w:val="00F63CC9"/>
    <w:rsid w:val="00F744CB"/>
    <w:rsid w:val="00F7592E"/>
    <w:rsid w:val="00F75E44"/>
    <w:rsid w:val="00F802AB"/>
    <w:rsid w:val="00F83FB8"/>
    <w:rsid w:val="00F86CD8"/>
    <w:rsid w:val="00F90D77"/>
    <w:rsid w:val="00FB4DC1"/>
    <w:rsid w:val="00FB65B3"/>
    <w:rsid w:val="00FC0BA7"/>
    <w:rsid w:val="00FC0DAE"/>
    <w:rsid w:val="00FC1E95"/>
    <w:rsid w:val="00FC6362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D2F36A"/>
  <w15:docId w15:val="{CEE0B27B-207B-45F7-B4BE-4E21CF04E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mallCaps/>
      <w:sz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small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TOC2">
    <w:name w:val="toc 2"/>
    <w:basedOn w:val="Normal"/>
    <w:next w:val="Normal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TOC3">
    <w:name w:val="toc 3"/>
    <w:basedOn w:val="Normal"/>
    <w:next w:val="Normal"/>
    <w:semiHidden/>
    <w:pPr>
      <w:tabs>
        <w:tab w:val="right" w:leader="dot" w:pos="8309"/>
      </w:tabs>
      <w:ind w:left="482"/>
    </w:pPr>
    <w:rPr>
      <w:smallCaps/>
    </w:rPr>
  </w:style>
  <w:style w:type="paragraph" w:styleId="TOC4">
    <w:name w:val="toc 4"/>
    <w:basedOn w:val="Normal"/>
    <w:next w:val="Normal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</w:rPr>
  </w:style>
  <w:style w:type="table" w:styleId="TableGrid">
    <w:name w:val="Table Grid"/>
    <w:basedOn w:val="TableNormal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1E0575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E0575"/>
    <w:pPr>
      <w:tabs>
        <w:tab w:val="center" w:pos="4536"/>
        <w:tab w:val="right" w:pos="9072"/>
      </w:tabs>
    </w:pPr>
  </w:style>
  <w:style w:type="paragraph" w:styleId="ListParagraph">
    <w:name w:val="List Paragraph"/>
    <w:basedOn w:val="Normal"/>
    <w:link w:val="ListParagraphChar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NoSpacing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0A7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E5441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E5441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1DF"/>
    <w:rPr>
      <w:b/>
      <w:bCs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11DF"/>
    <w:rPr>
      <w:rFonts w:ascii="Arial" w:hAnsi="Arial" w:cs="Arial"/>
      <w:szCs w:val="24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1DF"/>
    <w:rPr>
      <w:rFonts w:ascii="Arial" w:hAnsi="Arial" w:cs="Arial"/>
      <w:b/>
      <w:bCs/>
      <w:szCs w:val="24"/>
    </w:rPr>
  </w:style>
  <w:style w:type="character" w:styleId="Hyperlink">
    <w:name w:val="Hyperlink"/>
    <w:basedOn w:val="DefaultParagraphFont"/>
    <w:uiPriority w:val="99"/>
    <w:unhideWhenUsed/>
    <w:rsid w:val="0008505B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0D8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0D85"/>
    <w:rPr>
      <w:rFonts w:ascii="Arial" w:hAnsi="Arial" w:cs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010D85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HeaderChar">
    <w:name w:val="Header Char"/>
    <w:basedOn w:val="DefaultParagraphFont"/>
    <w:link w:val="Header"/>
    <w:rsid w:val="003C32C5"/>
    <w:rPr>
      <w:rFonts w:ascii="Arial" w:hAnsi="Arial" w:cs="Arial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3C32C5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styleId="NormalWeb">
    <w:name w:val="Normal (Web)"/>
    <w:basedOn w:val="Normal"/>
    <w:uiPriority w:val="99"/>
    <w:semiHidden/>
    <w:unhideWhenUsed/>
    <w:rsid w:val="009C0E54"/>
    <w:pPr>
      <w:spacing w:before="100" w:beforeAutospacing="1" w:after="100" w:afterAutospacing="1"/>
    </w:pPr>
    <w:rPr>
      <w:rFonts w:ascii="Times New Roman" w:eastAsiaTheme="minorHAnsi" w:hAnsi="Times New Roman" w:cs="Times New Roman"/>
    </w:rPr>
  </w:style>
  <w:style w:type="character" w:styleId="Strong">
    <w:name w:val="Strong"/>
    <w:basedOn w:val="DefaultParagraphFont"/>
    <w:uiPriority w:val="22"/>
    <w:qFormat/>
    <w:rsid w:val="009C0E54"/>
    <w:rPr>
      <w:b/>
      <w:bCs/>
    </w:rPr>
  </w:style>
  <w:style w:type="paragraph" w:customStyle="1" w:styleId="Brezrazmikov1">
    <w:name w:val="Brez razmikov1"/>
    <w:qFormat/>
    <w:rsid w:val="00652787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604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C8200772">
    <w:name w:val="SC.8.200772"/>
    <w:uiPriority w:val="99"/>
    <w:rsid w:val="00E604C1"/>
    <w:rPr>
      <w:rFonts w:ascii="Helvetica" w:hAnsi="Helvetica" w:cs="Helvetica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5865A-9CD8-4F53-8363-8D71E5EB5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</Template>
  <TotalTime>1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Standardni obrazec za dopis</vt:lpstr>
      <vt:lpstr>Standardni obrazec za dopis</vt:lpstr>
    </vt:vector>
  </TitlesOfParts>
  <Company>ZZZS</Company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Silvija</cp:lastModifiedBy>
  <cp:revision>6</cp:revision>
  <cp:lastPrinted>2018-02-09T10:08:00Z</cp:lastPrinted>
  <dcterms:created xsi:type="dcterms:W3CDTF">2019-07-19T14:05:00Z</dcterms:created>
  <dcterms:modified xsi:type="dcterms:W3CDTF">2019-07-26T12:30:00Z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IC-MRKO-17-018/19-B</vt:lpwstr>
  </property>
  <property fmtid="{D5CDD505-2E9C-101B-9397-08002B2CF9AE}" pid="5" name="MFiles_P1046">
    <vt:lpwstr>Nakup mrežne opreme</vt:lpwstr>
  </property>
  <property fmtid="{D5CDD505-2E9C-101B-9397-08002B2CF9AE}" pid="6" name="MFiles_PG5BC2FC14A405421BA79F5FEC63BD00E3n1_PGB3D8D77D2D654902AEB821305A1A12BC">
    <vt:lpwstr>1000 Ljubljana</vt:lpwstr>
  </property>
</Properties>
</file>